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0A0"/>
      </w:tblPr>
      <w:tblGrid>
        <w:gridCol w:w="2976"/>
      </w:tblGrid>
      <w:tr w:rsidR="00E764B4" w:rsidRPr="00371815" w:rsidTr="004F243C">
        <w:trPr>
          <w:trHeight w:val="1560"/>
        </w:trPr>
        <w:tc>
          <w:tcPr>
            <w:tcW w:w="2976" w:type="dxa"/>
          </w:tcPr>
          <w:p w:rsidR="00E764B4" w:rsidRPr="006A6255" w:rsidRDefault="00E764B4" w:rsidP="00EF6150">
            <w:pPr>
              <w:pStyle w:val="BodyText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E764B4" w:rsidRDefault="00E764B4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Акс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баевского муниципального района на 2019 год и на план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вый период 2020 и 2021 годы</w:t>
            </w:r>
          </w:p>
          <w:p w:rsidR="00E764B4" w:rsidRPr="00C92A5E" w:rsidRDefault="00E764B4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 xml:space="preserve"> от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C92A5E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E764B4" w:rsidRDefault="00E764B4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764B4" w:rsidRPr="00D44BA9" w:rsidRDefault="00E764B4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E764B4" w:rsidRDefault="00E764B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64B4" w:rsidRDefault="00E764B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E764B4" w:rsidRDefault="00E764B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E764B4" w:rsidRPr="00554794" w:rsidRDefault="00E764B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9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E764B4" w:rsidRPr="00183A23" w:rsidRDefault="00E764B4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764B4" w:rsidRPr="00183A23" w:rsidRDefault="00E764B4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/>
      </w:tblPr>
      <w:tblGrid>
        <w:gridCol w:w="4671"/>
        <w:gridCol w:w="1838"/>
        <w:gridCol w:w="1015"/>
        <w:gridCol w:w="516"/>
        <w:gridCol w:w="523"/>
        <w:gridCol w:w="1753"/>
      </w:tblGrid>
      <w:tr w:rsidR="00E764B4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B4" w:rsidRPr="004C4EEA" w:rsidRDefault="00E764B4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B4" w:rsidRPr="004C4EEA" w:rsidRDefault="00E764B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B4" w:rsidRPr="004C4EEA" w:rsidRDefault="00E764B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B4" w:rsidRPr="004C4EEA" w:rsidRDefault="00E764B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B4" w:rsidRPr="004C4EEA" w:rsidRDefault="00E764B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B4" w:rsidRPr="004C4EEA" w:rsidRDefault="00E764B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764B4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4B4" w:rsidRPr="004C4EEA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4B4" w:rsidRPr="004C4EEA" w:rsidRDefault="00E764B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4B4" w:rsidRPr="004C4EEA" w:rsidRDefault="00E764B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4B4" w:rsidRPr="004C4EEA" w:rsidRDefault="00E764B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4B4" w:rsidRPr="004C4EEA" w:rsidRDefault="00E764B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4B4" w:rsidRPr="004C4EEA" w:rsidRDefault="00E764B4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4B4" w:rsidRPr="00371815" w:rsidTr="00821AB2">
        <w:trPr>
          <w:trHeight w:val="569"/>
        </w:trPr>
        <w:tc>
          <w:tcPr>
            <w:tcW w:w="4671" w:type="dxa"/>
            <w:vAlign w:val="bottom"/>
          </w:tcPr>
          <w:p w:rsidR="00E764B4" w:rsidRPr="00427568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427568">
              <w:rPr>
                <w:rFonts w:ascii="Times New Roman" w:hAnsi="Times New Roman"/>
                <w:b/>
              </w:rPr>
              <w:t>у</w:t>
            </w:r>
            <w:r w:rsidRPr="00427568">
              <w:rPr>
                <w:rFonts w:ascii="Times New Roman" w:hAnsi="Times New Roman"/>
                <w:b/>
              </w:rPr>
              <w:t>дарственной программы "Развитие здрав</w:t>
            </w:r>
            <w:r w:rsidRPr="00427568">
              <w:rPr>
                <w:rFonts w:ascii="Times New Roman" w:hAnsi="Times New Roman"/>
                <w:b/>
              </w:rPr>
              <w:t>о</w:t>
            </w:r>
            <w:r w:rsidRPr="00427568">
              <w:rPr>
                <w:rFonts w:ascii="Times New Roman" w:hAnsi="Times New Roman"/>
                <w:b/>
              </w:rPr>
              <w:t>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E764B4" w:rsidRPr="0035490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E764B4" w:rsidRPr="0035490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35490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35490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764B4" w:rsidRPr="00204EE0" w:rsidRDefault="00E764B4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434,1</w:t>
            </w:r>
          </w:p>
        </w:tc>
      </w:tr>
      <w:tr w:rsidR="00E764B4" w:rsidRPr="00371815" w:rsidTr="00821AB2">
        <w:trPr>
          <w:trHeight w:val="569"/>
        </w:trPr>
        <w:tc>
          <w:tcPr>
            <w:tcW w:w="4671" w:type="dxa"/>
            <w:vAlign w:val="bottom"/>
          </w:tcPr>
          <w:p w:rsidR="00E764B4" w:rsidRPr="00710F7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764B4" w:rsidRPr="00204EE0" w:rsidRDefault="00E764B4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434,1</w:t>
            </w:r>
          </w:p>
        </w:tc>
      </w:tr>
      <w:tr w:rsidR="00E764B4" w:rsidRPr="00371815" w:rsidTr="00821AB2">
        <w:trPr>
          <w:trHeight w:val="569"/>
        </w:trPr>
        <w:tc>
          <w:tcPr>
            <w:tcW w:w="4671" w:type="dxa"/>
            <w:vAlign w:val="bottom"/>
          </w:tcPr>
          <w:p w:rsidR="00E764B4" w:rsidRPr="00710F7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фекционных заболеваний, включая иммун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профилактику»</w:t>
            </w:r>
          </w:p>
        </w:tc>
        <w:tc>
          <w:tcPr>
            <w:tcW w:w="1838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764B4" w:rsidRPr="00204EE0" w:rsidRDefault="00E764B4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434,1</w:t>
            </w:r>
          </w:p>
        </w:tc>
      </w:tr>
      <w:tr w:rsidR="00E764B4" w:rsidRPr="00371815" w:rsidTr="00821AB2">
        <w:trPr>
          <w:trHeight w:val="569"/>
        </w:trPr>
        <w:tc>
          <w:tcPr>
            <w:tcW w:w="4671" w:type="dxa"/>
            <w:vAlign w:val="bottom"/>
          </w:tcPr>
          <w:p w:rsidR="00E764B4" w:rsidRPr="00710F7F" w:rsidRDefault="00E764B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ях, где имеются и сохраняются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E764B4" w:rsidRPr="00710F7F" w:rsidRDefault="00E764B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E764B4" w:rsidRPr="00204EE0" w:rsidRDefault="00E764B4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434,1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710F7F" w:rsidRDefault="00E764B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710F7F" w:rsidRDefault="00E764B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E764B4" w:rsidRPr="00710F7F" w:rsidRDefault="00E764B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204EE0" w:rsidRDefault="00E764B4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710F7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204EE0" w:rsidRDefault="00E764B4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710F7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E764B4" w:rsidRPr="00710F7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E764B4" w:rsidRPr="00710F7F" w:rsidRDefault="00E764B4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2329A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D2329A" w:rsidRDefault="00E764B4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502369,1</w:t>
            </w:r>
          </w:p>
        </w:tc>
      </w:tr>
      <w:tr w:rsidR="00E764B4" w:rsidRPr="00371815" w:rsidTr="002F3208">
        <w:trPr>
          <w:trHeight w:val="569"/>
        </w:trPr>
        <w:tc>
          <w:tcPr>
            <w:tcW w:w="4671" w:type="dxa"/>
            <w:vAlign w:val="bottom"/>
          </w:tcPr>
          <w:p w:rsidR="00E764B4" w:rsidRPr="00054682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764B4" w:rsidRPr="0005468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E764B4" w:rsidRPr="0005468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05468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05468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764B4" w:rsidRPr="00AE51B9" w:rsidRDefault="00E764B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98550</w:t>
            </w:r>
          </w:p>
        </w:tc>
      </w:tr>
      <w:tr w:rsidR="00E764B4" w:rsidRPr="00371815" w:rsidTr="002F3208">
        <w:trPr>
          <w:trHeight w:val="569"/>
        </w:trPr>
        <w:tc>
          <w:tcPr>
            <w:tcW w:w="4671" w:type="dxa"/>
            <w:vAlign w:val="bottom"/>
          </w:tcPr>
          <w:p w:rsidR="00E764B4" w:rsidRPr="00DE3438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льного образования в муниципальных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E764B4" w:rsidRPr="00DE343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E764B4" w:rsidRPr="00DE343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DE343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E343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764B4" w:rsidRPr="00AE51B9" w:rsidRDefault="00E764B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44683,3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E3438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E764B4" w:rsidRPr="00DE343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E764B4" w:rsidRPr="00DE343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DE343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E343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DE3438" w:rsidRDefault="00E764B4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67EC9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A67EC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E764B4" w:rsidRPr="00A67EC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A67EC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A67EC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A67EC9" w:rsidRDefault="00E764B4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67EC9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A67EC9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E764B4" w:rsidRPr="00A67EC9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A67EC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A67EC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A67EC9" w:rsidRDefault="00E764B4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67EC9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E764B4" w:rsidRPr="00A67EC9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E764B4" w:rsidRPr="00A67EC9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A67EC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A67EC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764B4" w:rsidRPr="00A67EC9" w:rsidRDefault="00E764B4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44683,3</w:t>
            </w:r>
          </w:p>
        </w:tc>
      </w:tr>
      <w:tr w:rsidR="00E764B4" w:rsidRPr="00371815" w:rsidTr="00D1087B">
        <w:trPr>
          <w:trHeight w:val="569"/>
        </w:trPr>
        <w:tc>
          <w:tcPr>
            <w:tcW w:w="4671" w:type="dxa"/>
            <w:vAlign w:val="bottom"/>
          </w:tcPr>
          <w:p w:rsidR="00E764B4" w:rsidRPr="00A76068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</w:t>
            </w:r>
            <w:r w:rsidRPr="00A76068">
              <w:rPr>
                <w:rFonts w:ascii="Times New Roman" w:hAnsi="Times New Roman"/>
                <w:lang w:eastAsia="ru-RU"/>
              </w:rPr>
              <w:t>ь</w:t>
            </w:r>
            <w:r w:rsidRPr="00A76068">
              <w:rPr>
                <w:rFonts w:ascii="Times New Roman" w:hAnsi="Times New Roman"/>
                <w:lang w:eastAsia="ru-RU"/>
              </w:rPr>
              <w:t>ного образования</w:t>
            </w:r>
          </w:p>
        </w:tc>
        <w:tc>
          <w:tcPr>
            <w:tcW w:w="1838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E764B4" w:rsidRPr="001C28E3" w:rsidRDefault="00E764B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53866,6</w:t>
            </w:r>
          </w:p>
        </w:tc>
      </w:tr>
      <w:tr w:rsidR="00E764B4" w:rsidRPr="00371815" w:rsidTr="00D1087B">
        <w:trPr>
          <w:trHeight w:val="569"/>
        </w:trPr>
        <w:tc>
          <w:tcPr>
            <w:tcW w:w="4671" w:type="dxa"/>
            <w:vAlign w:val="bottom"/>
          </w:tcPr>
          <w:p w:rsidR="00E764B4" w:rsidRPr="00A76068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</w:rPr>
              <w:t>Развитие дошкольных образовательных орг</w:t>
            </w:r>
            <w:r w:rsidRPr="00A76068">
              <w:rPr>
                <w:rFonts w:ascii="Times New Roman" w:hAnsi="Times New Roman"/>
              </w:rPr>
              <w:t>а</w:t>
            </w:r>
            <w:r w:rsidRPr="00A76068">
              <w:rPr>
                <w:rFonts w:ascii="Times New Roman" w:hAnsi="Times New Roman"/>
              </w:rPr>
              <w:t>низаций</w:t>
            </w:r>
          </w:p>
        </w:tc>
        <w:tc>
          <w:tcPr>
            <w:tcW w:w="1838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E764B4" w:rsidRPr="001C28E3" w:rsidRDefault="00E764B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53866,6</w:t>
            </w:r>
          </w:p>
        </w:tc>
      </w:tr>
      <w:tr w:rsidR="00E764B4" w:rsidRPr="00371815" w:rsidTr="00907C9E">
        <w:trPr>
          <w:trHeight w:val="569"/>
        </w:trPr>
        <w:tc>
          <w:tcPr>
            <w:tcW w:w="4671" w:type="dxa"/>
            <w:vAlign w:val="bottom"/>
          </w:tcPr>
          <w:p w:rsidR="00E764B4" w:rsidRPr="00A76068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E764B4" w:rsidRPr="001C28E3" w:rsidRDefault="00E764B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  <w:tr w:rsidR="00E764B4" w:rsidRPr="00371815" w:rsidTr="00907C9E">
        <w:trPr>
          <w:trHeight w:val="569"/>
        </w:trPr>
        <w:tc>
          <w:tcPr>
            <w:tcW w:w="4671" w:type="dxa"/>
            <w:vAlign w:val="bottom"/>
          </w:tcPr>
          <w:p w:rsidR="00E764B4" w:rsidRPr="00A76068" w:rsidRDefault="00E764B4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A76068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E764B4" w:rsidRPr="00A76068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A76068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A76068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E764B4" w:rsidRPr="001C28E3" w:rsidRDefault="00E764B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  <w:tr w:rsidR="00E764B4" w:rsidRPr="00371815" w:rsidTr="00907C9E">
        <w:trPr>
          <w:trHeight w:val="569"/>
        </w:trPr>
        <w:tc>
          <w:tcPr>
            <w:tcW w:w="4671" w:type="dxa"/>
            <w:vAlign w:val="bottom"/>
          </w:tcPr>
          <w:p w:rsidR="00E764B4" w:rsidRPr="00A76068" w:rsidRDefault="00E764B4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E764B4" w:rsidRPr="00A76068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E764B4" w:rsidRPr="00A76068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A76068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A76068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E764B4" w:rsidRPr="001C28E3" w:rsidRDefault="00E764B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  <w:tr w:rsidR="00E764B4" w:rsidRPr="00371815" w:rsidTr="00907C9E">
        <w:trPr>
          <w:trHeight w:val="569"/>
        </w:trPr>
        <w:tc>
          <w:tcPr>
            <w:tcW w:w="4671" w:type="dxa"/>
            <w:vAlign w:val="bottom"/>
          </w:tcPr>
          <w:p w:rsidR="00E764B4" w:rsidRPr="00A76068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E764B4" w:rsidRPr="001C28E3" w:rsidRDefault="00E764B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52866,6</w:t>
            </w:r>
          </w:p>
        </w:tc>
      </w:tr>
      <w:tr w:rsidR="00E764B4" w:rsidRPr="00371815" w:rsidTr="00907C9E">
        <w:trPr>
          <w:trHeight w:val="569"/>
        </w:trPr>
        <w:tc>
          <w:tcPr>
            <w:tcW w:w="4671" w:type="dxa"/>
            <w:vAlign w:val="bottom"/>
          </w:tcPr>
          <w:p w:rsidR="00E764B4" w:rsidRPr="00A76068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E764B4" w:rsidRPr="001C28E3" w:rsidRDefault="00E764B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52866,6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76068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A7606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764B4" w:rsidRPr="00A76068" w:rsidRDefault="00E764B4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52866,6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E3ED0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4E3ED0" w:rsidRDefault="00E764B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347914,1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E3ED0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838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4E3ED0" w:rsidRDefault="00E764B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195171,1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E3ED0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1838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4E3ED0" w:rsidRDefault="00E764B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195171,1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E3ED0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Default="00E764B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764B4" w:rsidRDefault="00E764B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E3ED0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4E3ED0" w:rsidRDefault="00E764B4" w:rsidP="00DD2B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6810,9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Default="00E764B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6810,9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764B4" w:rsidRDefault="00E764B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6810,9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E3ED0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4E3ED0" w:rsidRDefault="00E764B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176059,4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E3ED0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4E3ED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4E3ED0" w:rsidRDefault="00E764B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176059,4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2D792B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764B4" w:rsidRPr="002D792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764B4" w:rsidRPr="002D792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2D792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2D792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764B4" w:rsidRPr="002D792B" w:rsidRDefault="00E764B4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176059,4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2D792B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764B4" w:rsidRPr="002D792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764B4" w:rsidRPr="002D792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2D792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2D792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8100,8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4E3ED0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Default="00E764B4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8100,8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2D792B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764B4" w:rsidRDefault="00E764B4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8100,8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212CE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доступного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общего, основного общего, среднего общего образования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организациях, обеспечение дополнительного образования детей в мун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ципальных общеобразовательных организац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ях»</w:t>
            </w:r>
          </w:p>
        </w:tc>
        <w:tc>
          <w:tcPr>
            <w:tcW w:w="1838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E212CE" w:rsidRDefault="00E764B4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212CE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E212CE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212CE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E212CE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212CE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E212CE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212CE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E212C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764B4" w:rsidRPr="00E212CE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144E8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A144E8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144E8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A144E8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144E8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A144E8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144E8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764B4" w:rsidRPr="00A144E8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62A50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A144E8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4041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144E8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E8153E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3946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E8153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764B4" w:rsidRPr="00E8153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E8153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E8153E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3946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764B4" w:rsidRPr="00E8153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764B4" w:rsidRPr="00E8153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E8153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764B4" w:rsidRPr="00E8153E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3946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E8153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A144E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E8153E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E8153E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764B4" w:rsidRPr="00E8153E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220C2E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E764B4" w:rsidRPr="00220C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E764B4" w:rsidRPr="00220C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220C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220C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220C2E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48275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A5DB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тавления дополнительного образования детей в муниципальных организациях»</w:t>
            </w:r>
          </w:p>
        </w:tc>
        <w:tc>
          <w:tcPr>
            <w:tcW w:w="1838" w:type="dxa"/>
            <w:vAlign w:val="bottom"/>
          </w:tcPr>
          <w:p w:rsidR="00E764B4" w:rsidRPr="004A5DB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E764B4" w:rsidRPr="004A5DB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4A5DB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4A5DB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4A5DBF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48275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E11B4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E764B4" w:rsidRPr="00AE11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764B4" w:rsidRPr="00AE11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AE11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AE11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AE11B4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E11B4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AE11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764B4" w:rsidRPr="00AE11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AE11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AE11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AE11B4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77526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E775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764B4" w:rsidRPr="00E775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E775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E775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E77526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77526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764B4" w:rsidRPr="00E775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764B4" w:rsidRPr="00E775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E775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E775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E764B4" w:rsidRPr="00E77526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33796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E764B4" w:rsidRPr="00F33796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764B4" w:rsidRPr="00F33796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F33796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33796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33796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13215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33796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F33796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764B4" w:rsidRPr="00F33796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F33796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33796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33796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13215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7849B3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7849B3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764B4" w:rsidRPr="007849B3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7849B3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7849B3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7849B3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13215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7849B3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764B4" w:rsidRPr="007849B3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764B4" w:rsidRPr="007849B3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7849B3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7849B3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E764B4" w:rsidRPr="007849B3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13215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Развитие организаций спортивной направле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ности (ДЮСШ), реализующих дополнител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C59C1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19780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C59C1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19780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FC59C1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19780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FC59C1" w:rsidRDefault="00E764B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E764B4" w:rsidRPr="00FC59C1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19780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83ECA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</w:t>
            </w:r>
            <w:r w:rsidRPr="00460392">
              <w:rPr>
                <w:rFonts w:ascii="Times New Roman" w:hAnsi="Times New Roman"/>
                <w:color w:val="000000"/>
              </w:rPr>
              <w:t>е</w:t>
            </w:r>
            <w:r w:rsidRPr="00460392">
              <w:rPr>
                <w:rFonts w:ascii="Times New Roman" w:hAnsi="Times New Roman"/>
                <w:color w:val="000000"/>
              </w:rPr>
              <w:t>ствляющих обеспечение образовательной де</w:t>
            </w:r>
            <w:r w:rsidRPr="00460392">
              <w:rPr>
                <w:rFonts w:ascii="Times New Roman" w:hAnsi="Times New Roman"/>
                <w:color w:val="000000"/>
              </w:rPr>
              <w:t>я</w:t>
            </w:r>
            <w:r w:rsidRPr="00460392">
              <w:rPr>
                <w:rFonts w:ascii="Times New Roman" w:hAnsi="Times New Roman"/>
                <w:color w:val="000000"/>
              </w:rPr>
              <w:t>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</w:t>
            </w:r>
            <w:r w:rsidRPr="00460392">
              <w:rPr>
                <w:rFonts w:ascii="Times New Roman" w:hAnsi="Times New Roman"/>
              </w:rPr>
              <w:t>о</w:t>
            </w:r>
            <w:r w:rsidRPr="00460392">
              <w:rPr>
                <w:rFonts w:ascii="Times New Roman" w:hAnsi="Times New Roman"/>
              </w:rPr>
              <w:t>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C83ECA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7630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83ECA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ние системы оценки качества образования»</w:t>
            </w:r>
          </w:p>
        </w:tc>
        <w:tc>
          <w:tcPr>
            <w:tcW w:w="1838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C83ECA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7630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83ECA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C83ECA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83ECA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C83ECA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C83ECA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764B4" w:rsidRPr="00C83ECA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83ECA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C83ECA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83ECA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C83ECA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83ECA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C83EC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764B4" w:rsidRPr="00C83ECA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494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E764B4" w:rsidRPr="0005449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764B4" w:rsidRPr="0005449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764B4" w:rsidRPr="0005449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05449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054494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C83ECA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764B4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2A1C58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E764B4" w:rsidRPr="002A1C5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764B4" w:rsidRPr="002A1C5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2A1C5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2A1C5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2A1C58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1861C8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1861C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764B4" w:rsidRPr="001861C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1861C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1861C8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1861C8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1861C8" w:rsidRDefault="00E764B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1861C8" w:rsidRDefault="00E764B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764B4" w:rsidRPr="001861C8" w:rsidRDefault="00E764B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1861C8" w:rsidRDefault="00E764B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1861C8" w:rsidRDefault="00E764B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1861C8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1861C8" w:rsidRDefault="00E764B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764B4" w:rsidRPr="001861C8" w:rsidRDefault="00E764B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764B4" w:rsidRPr="001861C8" w:rsidRDefault="00E764B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1861C8" w:rsidRDefault="00E764B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1861C8" w:rsidRDefault="00E764B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764B4" w:rsidRPr="001861C8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93CCB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E93CCB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93CCB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E93CCB" w:rsidRDefault="00E764B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93CCB" w:rsidRDefault="00E764B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764B4" w:rsidRPr="00E93CCB" w:rsidRDefault="00E764B4" w:rsidP="009713E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E93CCB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E93CCB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E93CCB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764B4" w:rsidRPr="00E93CCB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E93CCB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E93CCB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E93CCB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8153E" w:rsidRDefault="00E764B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764B4" w:rsidRPr="00E93CCB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764B4" w:rsidRPr="00E93CCB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E93CCB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E93CCB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764B4" w:rsidRPr="00E93CCB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D1E99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CD1E99">
              <w:rPr>
                <w:rFonts w:ascii="Times New Roman" w:hAnsi="Times New Roman"/>
                <w:b/>
              </w:rPr>
              <w:t>у</w:t>
            </w:r>
            <w:r w:rsidRPr="00CD1E99">
              <w:rPr>
                <w:rFonts w:ascii="Times New Roman" w:hAnsi="Times New Roman"/>
                <w:b/>
              </w:rPr>
              <w:t>дарственной программы "Социальная по</w:t>
            </w:r>
            <w:r w:rsidRPr="00CD1E99">
              <w:rPr>
                <w:rFonts w:ascii="Times New Roman" w:hAnsi="Times New Roman"/>
                <w:b/>
              </w:rPr>
              <w:t>д</w:t>
            </w:r>
            <w:r w:rsidRPr="00CD1E99">
              <w:rPr>
                <w:rFonts w:ascii="Times New Roman" w:hAnsi="Times New Roman"/>
                <w:b/>
              </w:rPr>
              <w:t xml:space="preserve">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D2329A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11656,8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4668,2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ем обучающихся в образовательных организ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4668,2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4668,2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4668,2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4668,2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4668,2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6988,6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щих образовательную программу 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 образования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13,,8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764B4" w:rsidRPr="00F52875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70478" w:rsidRDefault="00E764B4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</w:t>
            </w:r>
            <w:r w:rsidRPr="00B70478">
              <w:rPr>
                <w:rFonts w:ascii="Times New Roman" w:hAnsi="Times New Roman"/>
                <w:color w:val="000000"/>
              </w:rPr>
              <w:t>и</w:t>
            </w:r>
            <w:r w:rsidRPr="00B70478">
              <w:rPr>
                <w:rFonts w:ascii="Times New Roman" w:hAnsi="Times New Roman"/>
                <w:color w:val="000000"/>
              </w:rPr>
              <w:t>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910,3</w:t>
            </w:r>
          </w:p>
        </w:tc>
      </w:tr>
      <w:tr w:rsidR="00E764B4" w:rsidRPr="00371815" w:rsidTr="00E27218">
        <w:trPr>
          <w:trHeight w:val="569"/>
        </w:trPr>
        <w:tc>
          <w:tcPr>
            <w:tcW w:w="4671" w:type="dxa"/>
          </w:tcPr>
          <w:p w:rsidR="00E764B4" w:rsidRPr="00B70478" w:rsidRDefault="00E764B4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910,3</w:t>
            </w:r>
          </w:p>
        </w:tc>
      </w:tr>
      <w:tr w:rsidR="00E764B4" w:rsidRPr="00371815" w:rsidTr="00E27218">
        <w:trPr>
          <w:trHeight w:val="569"/>
        </w:trPr>
        <w:tc>
          <w:tcPr>
            <w:tcW w:w="4671" w:type="dxa"/>
          </w:tcPr>
          <w:p w:rsidR="00E764B4" w:rsidRPr="00B70478" w:rsidRDefault="00E764B4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</w:tr>
      <w:tr w:rsidR="00E764B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</w:tr>
      <w:tr w:rsidR="00E764B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</w:tr>
      <w:tr w:rsidR="00E764B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Default="00E764B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E764B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E764B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F52875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F52875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E764B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764B4" w:rsidRPr="0086258A" w:rsidRDefault="00E764B4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201</w:t>
            </w:r>
            <w:r>
              <w:rPr>
                <w:rFonts w:ascii="Times New Roman" w:hAnsi="Times New Roman"/>
                <w:b/>
              </w:rPr>
              <w:t xml:space="preserve">9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838" w:type="dxa"/>
            <w:vAlign w:val="bottom"/>
          </w:tcPr>
          <w:p w:rsidR="00E764B4" w:rsidRPr="00341326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E764B4" w:rsidRPr="003413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3413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3413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341326" w:rsidRDefault="00E764B4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</w:tr>
      <w:tr w:rsidR="00E764B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764B4" w:rsidRPr="00D02C18" w:rsidRDefault="00E764B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>временного проведения капитального ремонта общего имущества в многоквартирных домах»</w:t>
            </w:r>
          </w:p>
        </w:tc>
        <w:tc>
          <w:tcPr>
            <w:tcW w:w="1838" w:type="dxa"/>
            <w:vAlign w:val="bottom"/>
          </w:tcPr>
          <w:p w:rsidR="00E764B4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E764B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764B4" w:rsidRPr="00826CCF" w:rsidRDefault="00E764B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E764B4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E764B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764B4" w:rsidRPr="00E94186" w:rsidRDefault="00E764B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764B4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E764B4" w:rsidRPr="00371815" w:rsidTr="00045677">
        <w:trPr>
          <w:trHeight w:val="569"/>
        </w:trPr>
        <w:tc>
          <w:tcPr>
            <w:tcW w:w="4671" w:type="dxa"/>
          </w:tcPr>
          <w:p w:rsidR="00E764B4" w:rsidRPr="00826CCF" w:rsidRDefault="00E764B4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E764B4" w:rsidRPr="00826CCF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764B4" w:rsidRPr="00826CC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826CC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764B4" w:rsidRPr="00826CC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826CCF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E764B4" w:rsidRPr="00371815" w:rsidTr="00045677">
        <w:trPr>
          <w:trHeight w:val="569"/>
        </w:trPr>
        <w:tc>
          <w:tcPr>
            <w:tcW w:w="4671" w:type="dxa"/>
          </w:tcPr>
          <w:p w:rsidR="00E764B4" w:rsidRPr="00826CCF" w:rsidRDefault="00E764B4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E764B4" w:rsidRPr="00826CCF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764B4" w:rsidRPr="00826CC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826CC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764B4" w:rsidRPr="00826CC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764B4" w:rsidRPr="00826CCF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E764B4" w:rsidRPr="00371815" w:rsidTr="004C37B3">
        <w:trPr>
          <w:trHeight w:val="569"/>
        </w:trPr>
        <w:tc>
          <w:tcPr>
            <w:tcW w:w="4671" w:type="dxa"/>
            <w:vAlign w:val="bottom"/>
          </w:tcPr>
          <w:p w:rsidR="00E764B4" w:rsidRPr="004F5A20" w:rsidRDefault="00E764B4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профилактики правонарушений в Аксубаевском муниц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 xml:space="preserve">пальном районе </w:t>
            </w:r>
          </w:p>
        </w:tc>
        <w:tc>
          <w:tcPr>
            <w:tcW w:w="1838" w:type="dxa"/>
            <w:vAlign w:val="bottom"/>
          </w:tcPr>
          <w:p w:rsidR="00E764B4" w:rsidRPr="00D2329A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E764B4" w:rsidRPr="00D2329A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D2329A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D2329A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D2329A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902,5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996605" w:rsidRDefault="00E764B4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ний и преступлений"</w:t>
            </w:r>
          </w:p>
        </w:tc>
        <w:tc>
          <w:tcPr>
            <w:tcW w:w="1838" w:type="dxa"/>
            <w:vAlign w:val="bottom"/>
          </w:tcPr>
          <w:p w:rsidR="00E764B4" w:rsidRDefault="00E764B4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E764B4" w:rsidRDefault="00E764B4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Default="00E764B4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Default="00E764B4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902,5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E861AE" w:rsidRDefault="00E764B4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E861AE" w:rsidRDefault="00E764B4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D2329A" w:rsidRDefault="00E764B4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C84AB8" w:rsidRDefault="00E764B4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</w:t>
            </w:r>
            <w:r w:rsidRPr="00C84AB8">
              <w:rPr>
                <w:rFonts w:ascii="Times New Roman" w:hAnsi="Times New Roman"/>
                <w:szCs w:val="24"/>
              </w:rPr>
              <w:t>о</w:t>
            </w:r>
            <w:r w:rsidRPr="00C84AB8">
              <w:rPr>
                <w:rFonts w:ascii="Times New Roman" w:hAnsi="Times New Roman"/>
                <w:szCs w:val="24"/>
              </w:rPr>
              <w:t>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135ADF" w:rsidRDefault="00E764B4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D2329A" w:rsidRDefault="00E764B4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D2329A" w:rsidRDefault="00E764B4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C84AB8" w:rsidRDefault="00E764B4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</w:t>
            </w:r>
            <w:r w:rsidRPr="00C84AB8">
              <w:rPr>
                <w:rFonts w:ascii="Times New Roman" w:hAnsi="Times New Roman"/>
                <w:szCs w:val="24"/>
              </w:rPr>
              <w:t>о</w:t>
            </w:r>
            <w:r w:rsidRPr="00C84AB8">
              <w:rPr>
                <w:rFonts w:ascii="Times New Roman" w:hAnsi="Times New Roman"/>
                <w:szCs w:val="24"/>
              </w:rPr>
              <w:t>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C84AB8" w:rsidRDefault="00E764B4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E764B4" w:rsidRPr="007878CC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FC4AAC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C4AAC">
              <w:rPr>
                <w:rFonts w:ascii="Times New Roman" w:hAnsi="Times New Roman"/>
                <w:b/>
                <w:color w:val="000000"/>
                <w:lang w:eastAsia="ru-RU"/>
              </w:rPr>
              <w:t>65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C84AB8" w:rsidRDefault="00E764B4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</w:t>
            </w:r>
            <w:r w:rsidRPr="00135370">
              <w:rPr>
                <w:rFonts w:ascii="Times New Roman" w:hAnsi="Times New Roman"/>
                <w:color w:val="000000"/>
              </w:rPr>
              <w:t>о</w:t>
            </w:r>
            <w:r w:rsidRPr="00135370">
              <w:rPr>
                <w:rFonts w:ascii="Times New Roman" w:hAnsi="Times New Roman"/>
                <w:color w:val="000000"/>
              </w:rPr>
              <w:t>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8C0078" w:rsidRDefault="00E764B4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C84AB8" w:rsidRDefault="00E764B4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6F2104" w:rsidRDefault="00E764B4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E764B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764B4" w:rsidRPr="006F2104" w:rsidRDefault="00E764B4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E764B4" w:rsidRDefault="00E764B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2329A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туаций, обеспечение пожарной безопасности и безопасности людей на водных объектах в Аксубаевском муниципальном»</w:t>
            </w:r>
          </w:p>
        </w:tc>
        <w:tc>
          <w:tcPr>
            <w:tcW w:w="1838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D2329A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1462,3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187D31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1015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187D31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1462,3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187D31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тивности управления в области гражданской обороны, предупреждения и ликвидации чре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вычайных ситуаций»</w:t>
            </w:r>
          </w:p>
        </w:tc>
        <w:tc>
          <w:tcPr>
            <w:tcW w:w="1838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1015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187D31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1462,3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187D31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187D31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1462,3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187D31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187D3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187D31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1362,3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5B2224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5B222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1362,3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5B2224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764B4" w:rsidRPr="005B222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1362,3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5B2224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5B222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5B2224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5B222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5B2224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764B4" w:rsidRPr="005B222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764B4" w:rsidRPr="005B222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2329A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D2329A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57543,5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30E26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 а»</w:t>
            </w:r>
          </w:p>
        </w:tc>
        <w:tc>
          <w:tcPr>
            <w:tcW w:w="1838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030E26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30E26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тие музеев»</w:t>
            </w:r>
          </w:p>
        </w:tc>
        <w:tc>
          <w:tcPr>
            <w:tcW w:w="1838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030E26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30E26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030E26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30E26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030E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030E26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A35C2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764B4" w:rsidRPr="00CA35C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764B4" w:rsidRPr="00CA35C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CA35C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4B4" w:rsidRPr="00CA35C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CA35C2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A35C2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764B4" w:rsidRPr="00CA35C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764B4" w:rsidRPr="00CA35C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CA35C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4B4" w:rsidRPr="00CA35C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764B4" w:rsidRPr="00CA35C2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F5F33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EF5F33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F5F33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838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EF5F33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F5F33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38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EF5F33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F5F33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EF5F33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F5F33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EF5F33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F5F33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764B4" w:rsidRPr="00EF5F33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F5F33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EF5F33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20250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F5F33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EF5F33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20250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F5F33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EF5F33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20250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F5F33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4B4" w:rsidRPr="00EF5F33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764B4" w:rsidRPr="00EF5F33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20250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676E4C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676E4C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34248,5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676E4C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676E4C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34248,5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676E4C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676E4C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34248,5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676E4C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812F9" w:rsidRDefault="00E764B4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764B4" w:rsidRPr="00A812F9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764B4" w:rsidRPr="00A812F9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A812F9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4B4" w:rsidRPr="00A812F9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812F9" w:rsidRDefault="00E764B4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764B4" w:rsidRPr="00A812F9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764B4" w:rsidRPr="00A812F9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A812F9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4B4" w:rsidRPr="00A812F9" w:rsidRDefault="00E764B4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764B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676E4C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676E4C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676E4C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33298,5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812F9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764B4" w:rsidRPr="00A812F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764B4" w:rsidRPr="00A812F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A812F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4B4" w:rsidRPr="00A812F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A812F9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33298,5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812F9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764B4" w:rsidRPr="00A812F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764B4" w:rsidRPr="00A812F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A812F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4B4" w:rsidRPr="00A812F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764B4" w:rsidRPr="00A812F9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33298,5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F5426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838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AF5426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F5426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графии»</w:t>
            </w:r>
          </w:p>
        </w:tc>
        <w:tc>
          <w:tcPr>
            <w:tcW w:w="1838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AF5426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F5426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AF5426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F5426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AF542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AF5426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152334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764B4" w:rsidRPr="0015233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764B4" w:rsidRPr="0015233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15233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4B4" w:rsidRPr="0015233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15233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152334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E764B4" w:rsidRPr="0015233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764B4" w:rsidRPr="0015233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15233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4B4" w:rsidRPr="0015233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764B4" w:rsidRPr="00152334" w:rsidRDefault="00E764B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764B4" w:rsidRPr="00BF0229" w:rsidRDefault="00E764B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F0229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764B4" w:rsidRPr="00BF0229" w:rsidRDefault="00E764B4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BF022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BF022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BF0229" w:rsidRDefault="00E764B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A750E" w:rsidRDefault="00E764B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архивного дела»</w:t>
            </w:r>
          </w:p>
        </w:tc>
        <w:tc>
          <w:tcPr>
            <w:tcW w:w="1838" w:type="dxa"/>
            <w:vAlign w:val="bottom"/>
          </w:tcPr>
          <w:p w:rsidR="00E764B4" w:rsidRDefault="00E764B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BF022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BF022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A750E" w:rsidRDefault="00E764B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E764B4" w:rsidRPr="003856CF" w:rsidRDefault="00E764B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BF022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BF022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BF0229" w:rsidRDefault="00E764B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BF022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BF022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BF0229" w:rsidRDefault="00E764B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BF0229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BF022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BF022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BF0229" w:rsidRDefault="00E764B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BF0229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BF022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BF022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BF0229" w:rsidRDefault="00E764B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F0229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BF0229" w:rsidRDefault="00E764B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BF022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BF0229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BF0229" w:rsidRDefault="00E764B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BF0229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BF0229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BF0229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BF0229" w:rsidRDefault="00E764B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BF0229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BF0229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BF0229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BF0229" w:rsidRDefault="00E764B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BF0229" w:rsidRDefault="00E764B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2329A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жающей среды Аксубаевского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838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D2329A" w:rsidRDefault="00E764B4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1077,5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2A6F2E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 Аксубаевского муниципал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ного района»</w:t>
            </w:r>
          </w:p>
        </w:tc>
        <w:tc>
          <w:tcPr>
            <w:tcW w:w="1838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2A6F2E" w:rsidRDefault="00E764B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1077,5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2A6F2E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838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2A6F2E" w:rsidRDefault="00E764B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1077,5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2A6F2E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</w:t>
            </w:r>
          </w:p>
        </w:tc>
        <w:tc>
          <w:tcPr>
            <w:tcW w:w="1838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2A6F2E" w:rsidRDefault="00E764B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1077,5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E11DD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DD">
              <w:rPr>
                <w:rFonts w:ascii="Times New Roman" w:hAnsi="Times New Roman"/>
                <w:color w:val="000000"/>
                <w:lang w:eastAsia="ru-RU"/>
              </w:rPr>
              <w:t>Капитальные вложения в объекты недвижим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го имущества государственной (муниципал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ной) собственности</w:t>
            </w:r>
          </w:p>
        </w:tc>
        <w:tc>
          <w:tcPr>
            <w:tcW w:w="1838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2A6F2E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2A6F2E" w:rsidRDefault="00E764B4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1077,5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52896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E764B4" w:rsidRPr="00D5289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E764B4" w:rsidRPr="00D5289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E764B4" w:rsidRPr="00D5289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E764B4" w:rsidRPr="00D5289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D52896" w:rsidRDefault="00E764B4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1077,5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52896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E764B4" w:rsidRPr="00D5289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E764B4" w:rsidRPr="00D5289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E764B4" w:rsidRPr="00D5289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E764B4" w:rsidRPr="00D52896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764B4" w:rsidRPr="00D52896" w:rsidRDefault="00E764B4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1077,5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2329A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м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лодежной политики, физической культуры и спорта 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1015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D2329A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11614,4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B4C41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Подпрограмма «Развитие физической культ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ры и спорта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764B4" w:rsidRPr="00FB4C4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10 1 00 0000 0</w:t>
            </w:r>
          </w:p>
        </w:tc>
        <w:tc>
          <w:tcPr>
            <w:tcW w:w="1015" w:type="dxa"/>
            <w:vAlign w:val="bottom"/>
          </w:tcPr>
          <w:p w:rsidR="00E764B4" w:rsidRPr="00FB4C4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FB4C4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B4C4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B4C41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10646,1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B4C41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физической культуры и спорта Аксубаевском муниц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пальном районе»</w:t>
            </w:r>
          </w:p>
        </w:tc>
        <w:tc>
          <w:tcPr>
            <w:tcW w:w="1838" w:type="dxa"/>
            <w:vAlign w:val="bottom"/>
          </w:tcPr>
          <w:p w:rsidR="00E764B4" w:rsidRPr="00FB4C4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1015" w:type="dxa"/>
            <w:vAlign w:val="bottom"/>
          </w:tcPr>
          <w:p w:rsidR="00E764B4" w:rsidRPr="00FB4C4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FB4C4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B4C4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B4C41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10646,1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B4C41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E764B4" w:rsidRPr="00FB4C4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E764B4" w:rsidRPr="00FB4C4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FB4C4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B4C4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B4C41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B4C41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A20A22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E764B4" w:rsidRPr="00A20A22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FB4C4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FB4C41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20A22" w:rsidRDefault="00E764B4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E764B4" w:rsidRPr="00A20A22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E764B4" w:rsidRPr="00A20A22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A20A22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764B4" w:rsidRPr="00A20A22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20A22" w:rsidRDefault="00E764B4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E764B4" w:rsidRPr="00A20A22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E764B4" w:rsidRPr="00A20A22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A20A22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764B4" w:rsidRPr="00A20A22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764B4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20A22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A20A2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E764B4" w:rsidRPr="00A20A2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A20A2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A20A2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A20A22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317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20A22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E764B4" w:rsidRPr="00A20A2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E764B4" w:rsidRPr="00A20A2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A20A2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764B4" w:rsidRPr="00A20A2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A20A22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317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20A22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E764B4" w:rsidRPr="00A20A2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E764B4" w:rsidRPr="00A20A2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A20A2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764B4" w:rsidRPr="00A20A22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764B4" w:rsidRPr="00A20A22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317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7E772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38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7E772F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10211,7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7E772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7E772F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10211,7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7E772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7E772F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10211,7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7E772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764B4" w:rsidRPr="007E772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764B4" w:rsidRPr="007E772F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8926,6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47D3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Подпрограмма «Молодежь Аксубаевского м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ниципального района»</w:t>
            </w:r>
          </w:p>
        </w:tc>
        <w:tc>
          <w:tcPr>
            <w:tcW w:w="1838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10 4 00 0000 0</w:t>
            </w:r>
          </w:p>
        </w:tc>
        <w:tc>
          <w:tcPr>
            <w:tcW w:w="1015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047D3F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47D3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 молоде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10 4 01 0000 0</w:t>
            </w:r>
          </w:p>
        </w:tc>
        <w:tc>
          <w:tcPr>
            <w:tcW w:w="1015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047D3F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47D3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047D3F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47D3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047D3F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E764B4" w:rsidRPr="00047D3F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47D3F" w:rsidRDefault="00E764B4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047D3F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E764B4" w:rsidRPr="00047D3F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047D3F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047D3F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47D3F" w:rsidRDefault="00E764B4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E764B4" w:rsidRPr="00047D3F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E764B4" w:rsidRPr="00047D3F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047D3F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047D3F" w:rsidRDefault="00E764B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E764B4" w:rsidRDefault="00E764B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47D3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047D3F" w:rsidRDefault="00E764B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47D3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047D3F" w:rsidRDefault="00E764B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47D3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E764B4" w:rsidRPr="00047D3F" w:rsidRDefault="00E764B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47D3F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 учреждений мол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дежной политики</w:t>
            </w:r>
          </w:p>
        </w:tc>
        <w:tc>
          <w:tcPr>
            <w:tcW w:w="1838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047D3F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047D3F" w:rsidRDefault="00E764B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3022B0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764B4" w:rsidRPr="003022B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E764B4" w:rsidRPr="003022B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3022B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3022B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3022B0" w:rsidRDefault="00E764B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A3F84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764B4" w:rsidRPr="00DA3F8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E764B4" w:rsidRPr="00DA3F8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DA3F8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DA3F8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DA3F84" w:rsidRDefault="00E764B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A3F84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E764B4" w:rsidRPr="00DA3F8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E764B4" w:rsidRPr="00DA3F8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764B4" w:rsidRPr="00DA3F8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764B4" w:rsidRPr="00DA3F8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E764B4" w:rsidRPr="00DA3F84" w:rsidRDefault="00E764B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92967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492967">
              <w:rPr>
                <w:rFonts w:ascii="Times New Roman" w:hAnsi="Times New Roman"/>
                <w:b/>
              </w:rPr>
              <w:t>у</w:t>
            </w:r>
            <w:r w:rsidRPr="00492967">
              <w:rPr>
                <w:rFonts w:ascii="Times New Roman" w:hAnsi="Times New Roman"/>
                <w:b/>
              </w:rPr>
              <w:t>дарственной программы "Развитие тран</w:t>
            </w:r>
            <w:r w:rsidRPr="00492967">
              <w:rPr>
                <w:rFonts w:ascii="Times New Roman" w:hAnsi="Times New Roman"/>
                <w:b/>
              </w:rPr>
              <w:t>с</w:t>
            </w:r>
            <w:r w:rsidRPr="00492967">
              <w:rPr>
                <w:rFonts w:ascii="Times New Roman" w:hAnsi="Times New Roman"/>
                <w:b/>
              </w:rPr>
              <w:t>портной системы Республики Татарстан "</w:t>
            </w:r>
          </w:p>
        </w:tc>
        <w:tc>
          <w:tcPr>
            <w:tcW w:w="1838" w:type="dxa"/>
            <w:vAlign w:val="bottom"/>
          </w:tcPr>
          <w:p w:rsidR="00E764B4" w:rsidRPr="00492967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  <w:b/>
                <w:color w:val="000000"/>
                <w:lang w:eastAsia="ru-RU"/>
              </w:rPr>
              <w:t>13 0 00 0000 0</w:t>
            </w:r>
          </w:p>
        </w:tc>
        <w:tc>
          <w:tcPr>
            <w:tcW w:w="1015" w:type="dxa"/>
            <w:vAlign w:val="bottom"/>
          </w:tcPr>
          <w:p w:rsidR="00E764B4" w:rsidRPr="00492967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492967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492967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492967" w:rsidRDefault="00E764B4" w:rsidP="00EB609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3613,9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92967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492967">
              <w:rPr>
                <w:rFonts w:ascii="Times New Roman" w:hAnsi="Times New Roman"/>
              </w:rPr>
              <w:t>Отдельные мероприятия в области других в</w:t>
            </w:r>
            <w:r w:rsidRPr="00492967">
              <w:rPr>
                <w:rFonts w:ascii="Times New Roman" w:hAnsi="Times New Roman"/>
              </w:rPr>
              <w:t>и</w:t>
            </w:r>
            <w:r w:rsidRPr="00492967">
              <w:rPr>
                <w:rFonts w:ascii="Times New Roman" w:hAnsi="Times New Roman"/>
              </w:rPr>
              <w:t>дов транспорта</w:t>
            </w:r>
          </w:p>
        </w:tc>
        <w:tc>
          <w:tcPr>
            <w:tcW w:w="1838" w:type="dxa"/>
            <w:vAlign w:val="bottom"/>
          </w:tcPr>
          <w:p w:rsidR="00E764B4" w:rsidRPr="00492967" w:rsidRDefault="00E764B4" w:rsidP="00B73E50">
            <w:pPr>
              <w:spacing w:after="140"/>
              <w:jc w:val="center"/>
              <w:rPr>
                <w:rFonts w:ascii="Times New Roman" w:hAnsi="Times New Roman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492967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492967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492967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492967" w:rsidRDefault="00E764B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3613,9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92967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764B4" w:rsidRPr="00492967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2569E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2569E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2569E0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2569E0" w:rsidRDefault="00E764B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3613,9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92967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E764B4" w:rsidRPr="00492967" w:rsidRDefault="00E764B4" w:rsidP="00B73E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2569E0" w:rsidRDefault="00E764B4" w:rsidP="00B73E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2569E0" w:rsidRDefault="00E764B4" w:rsidP="00B73E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764B4" w:rsidRPr="002569E0" w:rsidRDefault="00E764B4" w:rsidP="00B73E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2569E0" w:rsidRDefault="00E764B4" w:rsidP="00B73E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3613,9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811BC6" w:rsidRDefault="00E764B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811BC6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E764B4" w:rsidRPr="00492967" w:rsidRDefault="00E764B4" w:rsidP="00B73E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2569E0" w:rsidRDefault="00E764B4" w:rsidP="00B73E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2569E0" w:rsidRDefault="00E764B4" w:rsidP="00B73E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764B4" w:rsidRPr="002569E0" w:rsidRDefault="00E764B4" w:rsidP="00B73E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E764B4" w:rsidRPr="002569E0" w:rsidRDefault="00E764B4" w:rsidP="00B73E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3613,9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591D7F" w:rsidRDefault="00E764B4" w:rsidP="0098139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</w:t>
            </w:r>
            <w:r w:rsidRPr="00591D7F">
              <w:rPr>
                <w:rFonts w:ascii="Times New Roman" w:hAnsi="Times New Roman"/>
                <w:b/>
                <w:color w:val="000000"/>
              </w:rPr>
              <w:t>у</w:t>
            </w:r>
            <w:r w:rsidRPr="00591D7F">
              <w:rPr>
                <w:rFonts w:ascii="Times New Roman" w:hAnsi="Times New Roman"/>
                <w:b/>
                <w:color w:val="000000"/>
              </w:rPr>
              <w:t>дарственной программы "Развитие сел</w:t>
            </w:r>
            <w:r w:rsidRPr="00591D7F">
              <w:rPr>
                <w:rFonts w:ascii="Times New Roman" w:hAnsi="Times New Roman"/>
                <w:b/>
                <w:color w:val="000000"/>
              </w:rPr>
              <w:t>ь</w:t>
            </w:r>
            <w:r w:rsidRPr="00591D7F">
              <w:rPr>
                <w:rFonts w:ascii="Times New Roman" w:hAnsi="Times New Roman"/>
                <w:b/>
                <w:color w:val="000000"/>
              </w:rPr>
              <w:t>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E764B4" w:rsidRPr="00D2329A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E764B4" w:rsidRPr="00D2329A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D2329A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2329A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D2329A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563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животных и защита населения от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общих для человека и животных»</w:t>
            </w:r>
          </w:p>
        </w:tc>
        <w:tc>
          <w:tcPr>
            <w:tcW w:w="1838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3F45B9" w:rsidRDefault="00E764B4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15126" w:rsidRDefault="00E764B4" w:rsidP="0098139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15126">
              <w:rPr>
                <w:rFonts w:ascii="Times New Roman" w:hAnsi="Times New Roman"/>
                <w:b/>
              </w:rPr>
              <w:t>Муниципальная программа «Развитие м</w:t>
            </w:r>
            <w:r w:rsidRPr="00B15126">
              <w:rPr>
                <w:rFonts w:ascii="Times New Roman" w:hAnsi="Times New Roman"/>
                <w:b/>
              </w:rPr>
              <w:t>а</w:t>
            </w:r>
            <w:r w:rsidRPr="00B15126">
              <w:rPr>
                <w:rFonts w:ascii="Times New Roman" w:hAnsi="Times New Roman"/>
                <w:b/>
              </w:rPr>
              <w:t>лого, среднего предпринимательства, и м</w:t>
            </w:r>
            <w:r w:rsidRPr="00B15126">
              <w:rPr>
                <w:rFonts w:ascii="Times New Roman" w:hAnsi="Times New Roman"/>
                <w:b/>
              </w:rPr>
              <w:t>а</w:t>
            </w:r>
            <w:r w:rsidRPr="00B15126">
              <w:rPr>
                <w:rFonts w:ascii="Times New Roman" w:hAnsi="Times New Roman"/>
                <w:b/>
              </w:rPr>
              <w:t>лых форм хозяйствования в Аксубаевском муниципал</w:t>
            </w:r>
            <w:r w:rsidRPr="00B15126">
              <w:rPr>
                <w:rFonts w:ascii="Times New Roman" w:hAnsi="Times New Roman"/>
                <w:b/>
              </w:rPr>
              <w:t>ь</w:t>
            </w:r>
            <w:r w:rsidRPr="00B15126">
              <w:rPr>
                <w:rFonts w:ascii="Times New Roman" w:hAnsi="Times New Roman"/>
                <w:b/>
              </w:rPr>
              <w:t>ном районе</w:t>
            </w:r>
          </w:p>
        </w:tc>
        <w:tc>
          <w:tcPr>
            <w:tcW w:w="1838" w:type="dxa"/>
            <w:vAlign w:val="bottom"/>
          </w:tcPr>
          <w:p w:rsidR="00E764B4" w:rsidRPr="00B15126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15126">
              <w:rPr>
                <w:rFonts w:ascii="Times New Roman" w:hAnsi="Times New Roman"/>
                <w:b/>
                <w:color w:val="000000"/>
                <w:lang w:eastAsia="ru-RU"/>
              </w:rPr>
              <w:t>16 0 00 0000 0</w:t>
            </w:r>
          </w:p>
        </w:tc>
        <w:tc>
          <w:tcPr>
            <w:tcW w:w="1015" w:type="dxa"/>
            <w:vAlign w:val="bottom"/>
          </w:tcPr>
          <w:p w:rsidR="00E764B4" w:rsidRPr="00B15126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B15126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B15126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B15126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15126"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15126" w:rsidRDefault="00E764B4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15126">
              <w:rPr>
                <w:rFonts w:ascii="Times New Roman" w:hAnsi="Times New Roman"/>
              </w:rPr>
              <w:t>Мероприятия по землеустройству и земл</w:t>
            </w:r>
            <w:r w:rsidRPr="00B15126">
              <w:rPr>
                <w:rFonts w:ascii="Times New Roman" w:hAnsi="Times New Roman"/>
              </w:rPr>
              <w:t>е</w:t>
            </w:r>
            <w:r w:rsidRPr="00B15126">
              <w:rPr>
                <w:rFonts w:ascii="Times New Roman" w:hAnsi="Times New Roman"/>
              </w:rPr>
              <w:t>пользов</w:t>
            </w:r>
            <w:r w:rsidRPr="00B15126">
              <w:rPr>
                <w:rFonts w:ascii="Times New Roman" w:hAnsi="Times New Roman"/>
              </w:rPr>
              <w:t>а</w:t>
            </w:r>
            <w:r w:rsidRPr="00B15126">
              <w:rPr>
                <w:rFonts w:ascii="Times New Roman" w:hAnsi="Times New Roman"/>
              </w:rPr>
              <w:t>нию</w:t>
            </w:r>
          </w:p>
        </w:tc>
        <w:tc>
          <w:tcPr>
            <w:tcW w:w="1838" w:type="dxa"/>
            <w:vAlign w:val="bottom"/>
          </w:tcPr>
          <w:p w:rsidR="00E764B4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16 0 001 7344 0</w:t>
            </w:r>
          </w:p>
        </w:tc>
        <w:tc>
          <w:tcPr>
            <w:tcW w:w="1015" w:type="dxa"/>
            <w:vAlign w:val="bottom"/>
          </w:tcPr>
          <w:p w:rsidR="00E764B4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3F45B9" w:rsidRDefault="00E764B4" w:rsidP="001814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16 0 001 7344 0</w:t>
            </w:r>
          </w:p>
        </w:tc>
        <w:tc>
          <w:tcPr>
            <w:tcW w:w="1015" w:type="dxa"/>
            <w:vAlign w:val="bottom"/>
          </w:tcPr>
          <w:p w:rsidR="00E764B4" w:rsidRPr="00D47B43" w:rsidRDefault="00E764B4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D47B43" w:rsidRDefault="00E764B4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47B43" w:rsidRDefault="00E764B4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47B43" w:rsidRDefault="00E764B4" w:rsidP="001814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E764B4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16 0 001 7344 0</w:t>
            </w:r>
          </w:p>
        </w:tc>
        <w:tc>
          <w:tcPr>
            <w:tcW w:w="1015" w:type="dxa"/>
            <w:vAlign w:val="bottom"/>
          </w:tcPr>
          <w:p w:rsidR="00E764B4" w:rsidRPr="00D47B43" w:rsidRDefault="00E764B4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D47B43" w:rsidRDefault="00E764B4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764B4" w:rsidRPr="00D47B43" w:rsidRDefault="00E764B4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177098" w:rsidRDefault="00E764B4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7098">
              <w:rPr>
                <w:rFonts w:ascii="Times New Roman" w:hAnsi="Times New Roman"/>
              </w:rPr>
              <w:t>Другие вопросы в области национальной эк</w:t>
            </w:r>
            <w:r w:rsidRPr="00177098">
              <w:rPr>
                <w:rFonts w:ascii="Times New Roman" w:hAnsi="Times New Roman"/>
              </w:rPr>
              <w:t>о</w:t>
            </w:r>
            <w:r w:rsidRPr="00177098">
              <w:rPr>
                <w:rFonts w:ascii="Times New Roman" w:hAnsi="Times New Roman"/>
              </w:rPr>
              <w:t>номики</w:t>
            </w:r>
          </w:p>
        </w:tc>
        <w:tc>
          <w:tcPr>
            <w:tcW w:w="1838" w:type="dxa"/>
            <w:vAlign w:val="bottom"/>
          </w:tcPr>
          <w:p w:rsidR="00E764B4" w:rsidRDefault="00E764B4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16 0 001 7344 0</w:t>
            </w:r>
          </w:p>
        </w:tc>
        <w:tc>
          <w:tcPr>
            <w:tcW w:w="1015" w:type="dxa"/>
            <w:vAlign w:val="bottom"/>
          </w:tcPr>
          <w:p w:rsidR="00E764B4" w:rsidRPr="00D47B43" w:rsidRDefault="00E764B4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D47B43" w:rsidRDefault="00E764B4" w:rsidP="0018144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764B4" w:rsidRPr="00D47B43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53" w:type="dxa"/>
            <w:vAlign w:val="bottom"/>
          </w:tcPr>
          <w:p w:rsidR="00E764B4" w:rsidRDefault="00E764B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5E0D1E" w:rsidRDefault="00E764B4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  <w:lang w:eastAsia="en-US"/>
              </w:rPr>
              <w:t>ж</w:t>
            </w:r>
            <w:r w:rsidRPr="005E0D1E">
              <w:rPr>
                <w:rStyle w:val="10"/>
                <w:b/>
                <w:sz w:val="22"/>
                <w:lang w:eastAsia="en-US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вания местного значения Аксубаевского муниципального района на 201</w:t>
            </w:r>
            <w:r>
              <w:rPr>
                <w:rStyle w:val="10"/>
                <w:b/>
                <w:sz w:val="22"/>
                <w:lang w:eastAsia="en-US"/>
              </w:rPr>
              <w:t>9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год»</w:t>
            </w:r>
          </w:p>
        </w:tc>
        <w:tc>
          <w:tcPr>
            <w:tcW w:w="1838" w:type="dxa"/>
            <w:vAlign w:val="bottom"/>
          </w:tcPr>
          <w:p w:rsidR="00E764B4" w:rsidRPr="00D2329A" w:rsidRDefault="00E764B4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E764B4" w:rsidRPr="00D2329A" w:rsidRDefault="00E764B4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D2329A" w:rsidRDefault="00E764B4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D2329A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D2329A" w:rsidRDefault="00E764B4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22600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94394" w:rsidRDefault="00E764B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мобильных дорог общего пользования»</w:t>
            </w:r>
          </w:p>
        </w:tc>
        <w:tc>
          <w:tcPr>
            <w:tcW w:w="1838" w:type="dxa"/>
            <w:vAlign w:val="bottom"/>
          </w:tcPr>
          <w:p w:rsidR="00E764B4" w:rsidRPr="00494394" w:rsidRDefault="00E764B4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E764B4" w:rsidRPr="00494394" w:rsidRDefault="00E764B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494394" w:rsidRDefault="00E764B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49439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494394" w:rsidRDefault="00E764B4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94394" w:rsidRDefault="00E764B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вом</w:t>
            </w:r>
          </w:p>
        </w:tc>
        <w:tc>
          <w:tcPr>
            <w:tcW w:w="1838" w:type="dxa"/>
            <w:vAlign w:val="bottom"/>
          </w:tcPr>
          <w:p w:rsidR="00E764B4" w:rsidRPr="00494394" w:rsidRDefault="00E764B4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E764B4" w:rsidRPr="00494394" w:rsidRDefault="00E764B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494394" w:rsidRDefault="00E764B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49439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494394" w:rsidRDefault="00E764B4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94394" w:rsidRDefault="00E764B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494394" w:rsidRDefault="00E764B4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E764B4" w:rsidRPr="00494394" w:rsidRDefault="00E764B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494394" w:rsidRDefault="00E764B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49439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494394" w:rsidRDefault="00E764B4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94394" w:rsidRDefault="00E764B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E764B4" w:rsidRPr="00494394" w:rsidRDefault="00E764B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E764B4" w:rsidRPr="00494394" w:rsidRDefault="00E764B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494394" w:rsidRDefault="00E764B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764B4" w:rsidRPr="0049439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494394" w:rsidRDefault="00E764B4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94394" w:rsidRDefault="00E764B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E764B4" w:rsidRPr="00494394" w:rsidRDefault="00E764B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E764B4" w:rsidRPr="00494394" w:rsidRDefault="00E764B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494394" w:rsidRDefault="00E764B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764B4" w:rsidRPr="00494394" w:rsidRDefault="00E764B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764B4" w:rsidRPr="00494394" w:rsidRDefault="00E764B4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22600</w:t>
            </w:r>
          </w:p>
        </w:tc>
      </w:tr>
      <w:tr w:rsidR="00E764B4" w:rsidRPr="00371815" w:rsidTr="00552325">
        <w:trPr>
          <w:trHeight w:val="563"/>
        </w:trPr>
        <w:tc>
          <w:tcPr>
            <w:tcW w:w="4671" w:type="dxa"/>
            <w:vAlign w:val="bottom"/>
          </w:tcPr>
          <w:p w:rsidR="00E764B4" w:rsidRPr="00F61482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F61482">
              <w:rPr>
                <w:rFonts w:ascii="Times New Roman" w:hAnsi="Times New Roman"/>
                <w:b/>
              </w:rPr>
              <w:t>у</w:t>
            </w:r>
            <w:r w:rsidRPr="00F61482">
              <w:rPr>
                <w:rFonts w:ascii="Times New Roman" w:hAnsi="Times New Roman"/>
                <w:b/>
              </w:rPr>
              <w:t>дарственной программы "Развитие юст</w:t>
            </w:r>
            <w:r w:rsidRPr="00F61482">
              <w:rPr>
                <w:rFonts w:ascii="Times New Roman" w:hAnsi="Times New Roman"/>
                <w:b/>
              </w:rPr>
              <w:t>и</w:t>
            </w:r>
            <w:r w:rsidRPr="00F61482">
              <w:rPr>
                <w:rFonts w:ascii="Times New Roman" w:hAnsi="Times New Roman"/>
                <w:b/>
              </w:rPr>
              <w:t>ции в Республике Татарстан "</w:t>
            </w:r>
          </w:p>
        </w:tc>
        <w:tc>
          <w:tcPr>
            <w:tcW w:w="1838" w:type="dxa"/>
            <w:vAlign w:val="bottom"/>
          </w:tcPr>
          <w:p w:rsidR="00E764B4" w:rsidRPr="00D2329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E764B4" w:rsidRPr="00D2329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D2329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D2329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</w:t>
            </w:r>
          </w:p>
        </w:tc>
      </w:tr>
      <w:tr w:rsidR="00E764B4" w:rsidRPr="00371815" w:rsidTr="00552325">
        <w:trPr>
          <w:trHeight w:val="609"/>
        </w:trPr>
        <w:tc>
          <w:tcPr>
            <w:tcW w:w="4671" w:type="dxa"/>
            <w:vAlign w:val="bottom"/>
          </w:tcPr>
          <w:p w:rsidR="00E764B4" w:rsidRPr="00192B7F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E764B4" w:rsidRPr="00192B7F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E764B4" w:rsidRPr="00D2329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EE18EF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EE18EF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EE18EF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E764B4" w:rsidRPr="00371815" w:rsidTr="00552325">
        <w:trPr>
          <w:trHeight w:val="461"/>
        </w:trPr>
        <w:tc>
          <w:tcPr>
            <w:tcW w:w="4671" w:type="dxa"/>
            <w:vAlign w:val="bottom"/>
          </w:tcPr>
          <w:p w:rsidR="00E764B4" w:rsidRPr="003C2670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Основное мероприятие «Осуществление пол</w:t>
            </w:r>
            <w:r w:rsidRPr="003C2670">
              <w:rPr>
                <w:rFonts w:ascii="Times New Roman" w:hAnsi="Times New Roman"/>
              </w:rPr>
              <w:t>и</w:t>
            </w:r>
            <w:r w:rsidRPr="003C2670">
              <w:rPr>
                <w:rFonts w:ascii="Times New Roman" w:hAnsi="Times New Roman"/>
              </w:rPr>
              <w:t>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552325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3C2670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</w:t>
            </w:r>
            <w:r w:rsidRPr="003C2670">
              <w:rPr>
                <w:rFonts w:ascii="Times New Roman" w:hAnsi="Times New Roman"/>
              </w:rPr>
              <w:t>р</w:t>
            </w:r>
            <w:r w:rsidRPr="003C2670">
              <w:rPr>
                <w:rFonts w:ascii="Times New Roman" w:hAnsi="Times New Roman"/>
              </w:rPr>
              <w:t>маций от поселений, входящих в МР, необх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552325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3C2670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552325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552325" w:rsidRDefault="00E764B4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552325" w:rsidRDefault="00E764B4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E764B4" w:rsidRPr="00552325" w:rsidRDefault="00E764B4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552325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764B4" w:rsidRPr="00371815" w:rsidTr="00552325">
        <w:trPr>
          <w:trHeight w:val="874"/>
        </w:trPr>
        <w:tc>
          <w:tcPr>
            <w:tcW w:w="4671" w:type="dxa"/>
            <w:vAlign w:val="bottom"/>
          </w:tcPr>
          <w:p w:rsidR="00E764B4" w:rsidRPr="00552325" w:rsidRDefault="00E764B4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E764B4" w:rsidRPr="00552325" w:rsidRDefault="00E764B4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E764B4" w:rsidRPr="00552325" w:rsidRDefault="00E764B4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552325" w:rsidRDefault="00E764B4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552325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764B4" w:rsidRPr="00552325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2329A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E764B4" w:rsidRPr="00D2329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E764B4" w:rsidRPr="00D2329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D2329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2329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D2329A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316516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отн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шения к коррупции»</w:t>
            </w:r>
          </w:p>
        </w:tc>
        <w:tc>
          <w:tcPr>
            <w:tcW w:w="1838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3F45B9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90007A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E764B4" w:rsidRPr="0090007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E764B4" w:rsidRPr="0090007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90007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90007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90007A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3F45B9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3F45B9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764B4" w:rsidRPr="00371815" w:rsidTr="00552325">
        <w:trPr>
          <w:trHeight w:val="285"/>
        </w:trPr>
        <w:tc>
          <w:tcPr>
            <w:tcW w:w="4671" w:type="dxa"/>
            <w:vAlign w:val="bottom"/>
          </w:tcPr>
          <w:p w:rsidR="00E764B4" w:rsidRPr="003F45B9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3F45B9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764B4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764B4" w:rsidRPr="00552325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3F45B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3F45B9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D2329A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E764B4" w:rsidRPr="00D2329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E764B4" w:rsidRPr="00D2329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D2329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D2329A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D2329A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88682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9B7FED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9B7FED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9B7FED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9B7FED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9B7FED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9B7FED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9B7FED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9B7FE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764B4" w:rsidRPr="009B7FED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132610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E764B4" w:rsidRPr="0013261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13261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13261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13261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132610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30366,7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132610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13261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13261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13261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13261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132610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19781,9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132610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13261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13261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13261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13261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132610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19781,9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8C5450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E764B4" w:rsidRPr="008C545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8C545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8C545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8C5450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764B4" w:rsidRPr="008C5450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5093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8C5450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E764B4" w:rsidRPr="008C5450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8C5450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8C5450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8C5450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764B4" w:rsidRPr="008C5450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8410,9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8C5450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E764B4" w:rsidRPr="008C5450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8C5450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8C5450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8C5450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E764B4" w:rsidRPr="008C5450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4598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8C5450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8C5450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8C5450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8C5450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8C5450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8C5450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1680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A44A9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EA44A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EA44A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EA44A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EA44A9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EA44A9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10423,8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3406FF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3406FF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3406FF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10423,8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E764B4" w:rsidRPr="003406FF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3406FF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764B4" w:rsidRPr="003406FF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3175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764B4" w:rsidRPr="003406FF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4844,8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E764B4" w:rsidRPr="003406FF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1527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3406FF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3406FF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877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9146D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9146D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9146DD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9146DD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764B4" w:rsidRPr="009146DD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764B4" w:rsidRPr="009146DD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E764B4" w:rsidRPr="009146DD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9146D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9146D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9146DD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E764B4" w:rsidRPr="009146DD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3406FF" w:rsidRDefault="00E764B4" w:rsidP="00B73E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3406FF" w:rsidRDefault="00E764B4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764B4" w:rsidRPr="003406FF" w:rsidRDefault="00E764B4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764B4" w:rsidRPr="003406FF" w:rsidRDefault="00E764B4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3406FF" w:rsidRDefault="00E764B4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6F2104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E764B4" w:rsidRPr="006F2104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E764B4" w:rsidRPr="006F2104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6F2104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6F2104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6F2104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6F2104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764B4" w:rsidRPr="006F2104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E764B4" w:rsidRPr="006F2104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6F2104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6F2104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6F2104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6F2104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6F2104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E764B4" w:rsidRPr="006F2104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6F2104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6F2104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6F2104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6F2104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6F2104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E764B4" w:rsidRPr="006F2104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6F2104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6F2104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6F2104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2F6258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2F6258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2F6258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2F6258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2F6258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2F6258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2F6258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E764B4" w:rsidRPr="002F6258" w:rsidRDefault="00E764B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52E49" w:rsidRDefault="00E764B4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2F6258" w:rsidRDefault="00E764B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52E49" w:rsidRDefault="00E764B4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2F6258" w:rsidRDefault="00E764B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52E49" w:rsidRDefault="00E764B4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2F6258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E764B4" w:rsidRPr="002F6258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2F6258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2F6258" w:rsidRDefault="00E764B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52E49" w:rsidRDefault="00E764B4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2F6258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E764B4" w:rsidRPr="002F6258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2F6258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2F6258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2F6258" w:rsidRDefault="00E764B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27A84" w:rsidRDefault="00E764B4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E764B4" w:rsidRPr="00E27A8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5" w:type="dxa"/>
            <w:vAlign w:val="bottom"/>
          </w:tcPr>
          <w:p w:rsidR="00E764B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9146DD" w:rsidRDefault="00E764B4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5" w:type="dxa"/>
            <w:vAlign w:val="bottom"/>
          </w:tcPr>
          <w:p w:rsidR="00E764B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52E49" w:rsidRDefault="00E764B4" w:rsidP="00B73E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E27A8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5" w:type="dxa"/>
            <w:vAlign w:val="bottom"/>
          </w:tcPr>
          <w:p w:rsidR="00E764B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Default="00E764B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A52E49" w:rsidRDefault="00E764B4" w:rsidP="00B73E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E27A8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5" w:type="dxa"/>
            <w:vAlign w:val="bottom"/>
          </w:tcPr>
          <w:p w:rsidR="00E764B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Default="00E764B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Default="00E764B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413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850CB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E764B4" w:rsidRPr="004850C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E764B4" w:rsidRPr="004850C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4850C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4850C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4850CB" w:rsidRDefault="00E764B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1201,2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850CB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E764B4" w:rsidRPr="004850C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E764B4" w:rsidRPr="004850C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4850C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4850C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4850CB" w:rsidRDefault="00E764B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850CB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4850CB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E764B4" w:rsidRPr="004850CB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4850C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4850C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4850CB" w:rsidRDefault="00E764B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4850CB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4850C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E764B4" w:rsidRPr="004850C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4850C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E764B4" w:rsidRPr="004850C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E764B4" w:rsidRPr="004850CB" w:rsidRDefault="00E764B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52537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E764B4" w:rsidRPr="00B52537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E764B4" w:rsidRPr="00B52537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B52537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B52537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764B4" w:rsidRPr="00B52537" w:rsidRDefault="00E764B4" w:rsidP="007225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52537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E764B4" w:rsidRPr="00B52537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E764B4" w:rsidRPr="00B52537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B52537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B52537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B52537" w:rsidRDefault="00E764B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A3291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CA3291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E764B4" w:rsidRPr="00CA3291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CA3291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CA3291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CA3291" w:rsidRDefault="00E764B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401,1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A3291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CA3291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E764B4" w:rsidRPr="00CA3291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CA3291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CA3291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CA3291" w:rsidRDefault="00E764B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401,1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A3291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CA3291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E764B4" w:rsidRPr="00CA3291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CA3291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CA3291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CA3291" w:rsidRDefault="00E764B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401,1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A3291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CA3291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E764B4" w:rsidRPr="00CA3291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CA3291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CA3291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CA3291" w:rsidRDefault="00E764B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A3291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CA3291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E764B4" w:rsidRPr="00CA3291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CA3291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CA3291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CA3291" w:rsidRDefault="00E764B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CA3291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CA3291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E764B4" w:rsidRPr="00CA3291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CA3291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CA3291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CA3291" w:rsidRDefault="00E764B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62FE2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E62FE2" w:rsidRDefault="00E764B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363,4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E62FE2" w:rsidRDefault="00E764B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363,4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E62FE2" w:rsidRDefault="00E764B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363,4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E62FE2" w:rsidRDefault="00E764B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363,4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E62FE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E62FE2" w:rsidRDefault="00E764B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E62FE2" w:rsidRDefault="00E764B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E62FE2" w:rsidRDefault="00E764B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E62FE2" w:rsidRDefault="00E764B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E543B" w:rsidRDefault="00E764B4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E543B" w:rsidRDefault="00E764B4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FE543B" w:rsidRDefault="00E764B4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FE543B" w:rsidRDefault="00E764B4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E543B" w:rsidRDefault="00E764B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E543B" w:rsidRDefault="00E764B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FE543B" w:rsidRDefault="00E764B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FE543B" w:rsidRDefault="00E764B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E764B4" w:rsidRPr="00371815" w:rsidTr="009834BF">
        <w:trPr>
          <w:trHeight w:val="1118"/>
        </w:trPr>
        <w:tc>
          <w:tcPr>
            <w:tcW w:w="4671" w:type="dxa"/>
          </w:tcPr>
          <w:p w:rsidR="00E764B4" w:rsidRPr="00DE5438" w:rsidRDefault="00E764B4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дарственная собственность на которые не ра</w:t>
            </w:r>
            <w:r w:rsidRPr="00DE5438">
              <w:rPr>
                <w:rFonts w:ascii="Times New Roman" w:hAnsi="Times New Roman"/>
              </w:rPr>
              <w:t>з</w:t>
            </w:r>
            <w:r w:rsidRPr="00DE5438">
              <w:rPr>
                <w:rFonts w:ascii="Times New Roman" w:hAnsi="Times New Roman"/>
              </w:rPr>
              <w:t>граничена</w:t>
            </w:r>
          </w:p>
        </w:tc>
        <w:tc>
          <w:tcPr>
            <w:tcW w:w="1838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E764B4" w:rsidRPr="00371815" w:rsidTr="00BA36CE">
        <w:trPr>
          <w:trHeight w:val="569"/>
        </w:trPr>
        <w:tc>
          <w:tcPr>
            <w:tcW w:w="4671" w:type="dxa"/>
          </w:tcPr>
          <w:p w:rsidR="00E764B4" w:rsidRPr="00DE5438" w:rsidRDefault="00E764B4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</w:t>
            </w:r>
            <w:r w:rsidRPr="00DE5438">
              <w:rPr>
                <w:rFonts w:ascii="Times New Roman" w:hAnsi="Times New Roman"/>
              </w:rPr>
              <w:t>с</w:t>
            </w:r>
            <w:r w:rsidRPr="00DE5438">
              <w:rPr>
                <w:rFonts w:ascii="Times New Roman" w:hAnsi="Times New Roman"/>
              </w:rPr>
              <w:t>печения выполнения функций государстве</w:t>
            </w:r>
            <w:r w:rsidRPr="00DE5438">
              <w:rPr>
                <w:rFonts w:ascii="Times New Roman" w:hAnsi="Times New Roman"/>
              </w:rPr>
              <w:t>н</w:t>
            </w:r>
            <w:r w:rsidRPr="00DE5438">
              <w:rPr>
                <w:rFonts w:ascii="Times New Roman" w:hAnsi="Times New Roman"/>
              </w:rPr>
              <w:t>ными (муниципальными) органами, казенн</w:t>
            </w:r>
            <w:r w:rsidRPr="00DE5438">
              <w:rPr>
                <w:rFonts w:ascii="Times New Roman" w:hAnsi="Times New Roman"/>
              </w:rPr>
              <w:t>ы</w:t>
            </w:r>
            <w:r w:rsidRPr="00DE5438">
              <w:rPr>
                <w:rFonts w:ascii="Times New Roman" w:hAnsi="Times New Roman"/>
              </w:rPr>
              <w:t>ми учреждениями, органами управления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E764B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FE543B" w:rsidRDefault="00E764B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E764B4" w:rsidRPr="00FE543B" w:rsidRDefault="00E764B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Default="00E764B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E764B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E764B4" w:rsidRPr="00FE543B" w:rsidRDefault="00E764B4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FE543B" w:rsidRDefault="00E764B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E764B4" w:rsidRPr="00FE543B" w:rsidRDefault="00E764B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FE543B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Default="00E764B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E764B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BD703F" w:rsidRDefault="00E764B4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2160,1</w:t>
            </w:r>
          </w:p>
        </w:tc>
      </w:tr>
      <w:tr w:rsidR="00E764B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BD703F" w:rsidRDefault="00E764B4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2160,1</w:t>
            </w:r>
          </w:p>
        </w:tc>
      </w:tr>
      <w:tr w:rsidR="00E764B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BD703F" w:rsidRDefault="00E764B4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2160,1</w:t>
            </w:r>
          </w:p>
        </w:tc>
      </w:tr>
      <w:tr w:rsidR="00E764B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E764B4" w:rsidRPr="00BD703F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764B4" w:rsidRPr="00BD703F" w:rsidRDefault="00E764B4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2160,1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C7501" w:rsidRDefault="00E764B4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1368,5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FC7501" w:rsidRDefault="00E764B4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FC7501" w:rsidRDefault="00E764B4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FC7501" w:rsidRDefault="00E764B4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FC7501" w:rsidRDefault="00E764B4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398,5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FC7501" w:rsidRDefault="00E764B4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398,5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FC7501" w:rsidRDefault="00E764B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764B4" w:rsidRPr="00FC7501" w:rsidRDefault="00E764B4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398,5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 субсидии бюджетам муниципальных районов на предо</w:t>
            </w:r>
            <w:r w:rsidRPr="00054982">
              <w:rPr>
                <w:rFonts w:ascii="Times New Roman" w:hAnsi="Times New Roman"/>
                <w:bCs/>
                <w:iCs/>
              </w:rPr>
              <w:t>с</w:t>
            </w:r>
            <w:r w:rsidRPr="00054982">
              <w:rPr>
                <w:rFonts w:ascii="Times New Roman" w:hAnsi="Times New Roman"/>
                <w:bCs/>
                <w:iCs/>
              </w:rPr>
              <w:t>тавление межбюджетных трансфертов бюдж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там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054982" w:rsidRDefault="00E764B4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42284,1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054982" w:rsidRDefault="00E764B4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42284,1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054982" w:rsidRDefault="00E764B4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42284,1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764B4" w:rsidRPr="00054982" w:rsidRDefault="00E764B4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42284,1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</w:t>
            </w:r>
            <w:r w:rsidRPr="00054982">
              <w:rPr>
                <w:rFonts w:ascii="Times New Roman" w:hAnsi="Times New Roman"/>
              </w:rPr>
              <w:t>и</w:t>
            </w:r>
            <w:r w:rsidRPr="00054982">
              <w:rPr>
                <w:rFonts w:ascii="Times New Roman" w:hAnsi="Times New Roman"/>
              </w:rPr>
              <w:t>зацию государственных полномочий по расч</w:t>
            </w:r>
            <w:r w:rsidRPr="00054982">
              <w:rPr>
                <w:rFonts w:ascii="Times New Roman" w:hAnsi="Times New Roman"/>
              </w:rPr>
              <w:t>е</w:t>
            </w:r>
            <w:r w:rsidRPr="00054982">
              <w:rPr>
                <w:rFonts w:ascii="Times New Roman" w:hAnsi="Times New Roman"/>
              </w:rPr>
              <w:t>ту и предоставлению дотаций поселениям из регионального фонда финансовой поддержки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054982" w:rsidRDefault="00E764B4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1274,2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054982" w:rsidRDefault="00E764B4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1274,2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054982" w:rsidRDefault="00E764B4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1274,2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764B4" w:rsidRPr="00054982" w:rsidRDefault="00E764B4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1274,2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616AD5" w:rsidRDefault="00E764B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</w:t>
            </w:r>
            <w:r w:rsidRPr="00616AD5">
              <w:rPr>
                <w:rFonts w:ascii="Times New Roman" w:hAnsi="Times New Roman"/>
              </w:rPr>
              <w:t>е</w:t>
            </w:r>
            <w:r w:rsidRPr="00616AD5">
              <w:rPr>
                <w:rFonts w:ascii="Times New Roman" w:hAnsi="Times New Roman"/>
              </w:rPr>
              <w:t>ченности поселений, источником финансового обеспечения которых являются средства бю</w:t>
            </w:r>
            <w:r w:rsidRPr="00616AD5">
              <w:rPr>
                <w:rFonts w:ascii="Times New Roman" w:hAnsi="Times New Roman"/>
              </w:rPr>
              <w:t>д</w:t>
            </w:r>
            <w:r w:rsidRPr="00616AD5">
              <w:rPr>
                <w:rFonts w:ascii="Times New Roman" w:hAnsi="Times New Roman"/>
              </w:rPr>
              <w:t>жетов муниципальных районов</w:t>
            </w:r>
          </w:p>
        </w:tc>
        <w:tc>
          <w:tcPr>
            <w:tcW w:w="1838" w:type="dxa"/>
            <w:vAlign w:val="bottom"/>
          </w:tcPr>
          <w:p w:rsidR="00E764B4" w:rsidRPr="00616AD5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64,8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B73E5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64,8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B73E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764B4" w:rsidRPr="00054982" w:rsidRDefault="00E764B4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E764B4" w:rsidRDefault="00E764B4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64,8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B73E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764B4" w:rsidRPr="00054982" w:rsidRDefault="00E764B4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764B4" w:rsidRDefault="00E764B4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64,8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A79F5" w:rsidRDefault="00E764B4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</w:t>
            </w:r>
            <w:r w:rsidRPr="00BA79F5">
              <w:rPr>
                <w:rFonts w:ascii="Times New Roman" w:hAnsi="Times New Roman"/>
              </w:rPr>
              <w:t>с</w:t>
            </w:r>
            <w:r w:rsidRPr="00BA79F5">
              <w:rPr>
                <w:rFonts w:ascii="Times New Roman" w:hAnsi="Times New Roman"/>
              </w:rPr>
              <w:t>пруденции в РФ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C7501" w:rsidRDefault="00E764B4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FC7501" w:rsidRDefault="00E764B4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6A4670" w:rsidRDefault="00E764B4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4B4" w:rsidRPr="00054982" w:rsidRDefault="00E764B4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E764B4" w:rsidRDefault="00E764B4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7,9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из районного фонда сбалансирова</w:t>
            </w:r>
            <w:r w:rsidRPr="00054982">
              <w:rPr>
                <w:rFonts w:ascii="Times New Roman" w:hAnsi="Times New Roman"/>
                <w:bCs/>
                <w:iCs/>
              </w:rPr>
              <w:t>н</w:t>
            </w:r>
            <w:r w:rsidRPr="00054982">
              <w:rPr>
                <w:rFonts w:ascii="Times New Roman" w:hAnsi="Times New Roman"/>
                <w:bCs/>
                <w:iCs/>
              </w:rPr>
              <w:t>ности бюджетов поселений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054982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054982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Pr="00054982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167,2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</w:rPr>
              <w:t>Иные дотации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764B4" w:rsidRPr="00054982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167,2</w:t>
            </w:r>
          </w:p>
        </w:tc>
      </w:tr>
      <w:tr w:rsidR="00E764B4" w:rsidRPr="00371815" w:rsidTr="00253562">
        <w:trPr>
          <w:trHeight w:val="569"/>
        </w:trPr>
        <w:tc>
          <w:tcPr>
            <w:tcW w:w="4671" w:type="dxa"/>
            <w:vAlign w:val="center"/>
          </w:tcPr>
          <w:p w:rsidR="00E764B4" w:rsidRPr="002B6547" w:rsidRDefault="00E764B4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E764B4" w:rsidRPr="00371815" w:rsidTr="00253562">
        <w:trPr>
          <w:trHeight w:val="569"/>
        </w:trPr>
        <w:tc>
          <w:tcPr>
            <w:tcW w:w="4671" w:type="dxa"/>
            <w:vAlign w:val="center"/>
          </w:tcPr>
          <w:p w:rsidR="00E764B4" w:rsidRPr="002B6547" w:rsidRDefault="00E764B4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2B6547">
              <w:rPr>
                <w:rFonts w:ascii="Times New Roman" w:hAnsi="Times New Roman"/>
                <w:szCs w:val="24"/>
              </w:rPr>
              <w:t>т</w:t>
            </w:r>
            <w:r w:rsidRPr="002B6547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764B4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764B4" w:rsidRPr="00054982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E764B4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Default="00E764B4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мероприятия по благоустройству</w:t>
            </w:r>
          </w:p>
        </w:tc>
        <w:tc>
          <w:tcPr>
            <w:tcW w:w="1838" w:type="dxa"/>
            <w:vAlign w:val="bottom"/>
          </w:tcPr>
          <w:p w:rsidR="00E764B4" w:rsidRDefault="00E764B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E764B4" w:rsidRDefault="00E764B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764B4" w:rsidRPr="006E0D8A" w:rsidRDefault="00E764B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6E0D8A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6E0D8A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Default="00E764B4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2B6547">
              <w:rPr>
                <w:rFonts w:ascii="Times New Roman" w:hAnsi="Times New Roman"/>
                <w:szCs w:val="24"/>
              </w:rPr>
              <w:t>т</w:t>
            </w:r>
            <w:r w:rsidRPr="002B6547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E764B4" w:rsidRDefault="00E764B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E764B4" w:rsidRDefault="00E764B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6E0D8A" w:rsidRDefault="00E764B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4B4" w:rsidRPr="006E0D8A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764B4" w:rsidRPr="00CC6815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Default="00E764B4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E764B4" w:rsidRDefault="00E764B4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E764B4" w:rsidRDefault="00E764B4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1A0CD8" w:rsidRDefault="00E764B4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764B4" w:rsidRPr="001A0CD8" w:rsidRDefault="00E764B4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E764B4" w:rsidRPr="00CC6815" w:rsidRDefault="00E764B4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Default="00E764B4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E764B4" w:rsidRDefault="00E764B4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E764B4" w:rsidRDefault="00E764B4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764B4" w:rsidRPr="001A0CD8" w:rsidRDefault="00E764B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764B4" w:rsidRPr="001A0CD8" w:rsidRDefault="00E764B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E764B4" w:rsidRPr="00CC6815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2900</w:t>
            </w:r>
          </w:p>
        </w:tc>
      </w:tr>
      <w:tr w:rsidR="00E764B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764B4" w:rsidRPr="00B005D4" w:rsidRDefault="00E764B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4B4" w:rsidRPr="00054982" w:rsidRDefault="00E764B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764B4" w:rsidRPr="001979D5" w:rsidRDefault="00E764B4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704076,1</w:t>
            </w:r>
          </w:p>
        </w:tc>
      </w:tr>
    </w:tbl>
    <w:p w:rsidR="00E764B4" w:rsidRDefault="00E764B4" w:rsidP="004F243C"/>
    <w:sectPr w:rsidR="00E764B4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4B4" w:rsidRDefault="00E764B4" w:rsidP="00183A23">
      <w:pPr>
        <w:spacing w:after="0" w:line="240" w:lineRule="auto"/>
      </w:pPr>
      <w:r>
        <w:separator/>
      </w:r>
    </w:p>
  </w:endnote>
  <w:endnote w:type="continuationSeparator" w:id="1">
    <w:p w:rsidR="00E764B4" w:rsidRDefault="00E764B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4B4" w:rsidRDefault="00E764B4" w:rsidP="00183A23">
      <w:pPr>
        <w:spacing w:after="0" w:line="240" w:lineRule="auto"/>
      </w:pPr>
      <w:r>
        <w:separator/>
      </w:r>
    </w:p>
  </w:footnote>
  <w:footnote w:type="continuationSeparator" w:id="1">
    <w:p w:rsidR="00E764B4" w:rsidRDefault="00E764B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4B4" w:rsidRDefault="00E764B4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E764B4" w:rsidRDefault="00E764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0FF4"/>
    <w:rsid w:val="000025E1"/>
    <w:rsid w:val="00003207"/>
    <w:rsid w:val="000035D8"/>
    <w:rsid w:val="00003F47"/>
    <w:rsid w:val="0001045E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30E26"/>
    <w:rsid w:val="00031558"/>
    <w:rsid w:val="00035DEE"/>
    <w:rsid w:val="00037FD1"/>
    <w:rsid w:val="00042ACA"/>
    <w:rsid w:val="0004413A"/>
    <w:rsid w:val="00045677"/>
    <w:rsid w:val="00047D3F"/>
    <w:rsid w:val="0005201D"/>
    <w:rsid w:val="00054494"/>
    <w:rsid w:val="00054520"/>
    <w:rsid w:val="00054682"/>
    <w:rsid w:val="00054982"/>
    <w:rsid w:val="00057014"/>
    <w:rsid w:val="000600C3"/>
    <w:rsid w:val="00060FEF"/>
    <w:rsid w:val="000618E9"/>
    <w:rsid w:val="00062A50"/>
    <w:rsid w:val="000662B0"/>
    <w:rsid w:val="00072F6B"/>
    <w:rsid w:val="00080FDC"/>
    <w:rsid w:val="00087080"/>
    <w:rsid w:val="00087C78"/>
    <w:rsid w:val="0009283F"/>
    <w:rsid w:val="00093DC0"/>
    <w:rsid w:val="00094631"/>
    <w:rsid w:val="000956A3"/>
    <w:rsid w:val="000962A7"/>
    <w:rsid w:val="0009658E"/>
    <w:rsid w:val="000A1078"/>
    <w:rsid w:val="000A18A1"/>
    <w:rsid w:val="000A691E"/>
    <w:rsid w:val="000B062E"/>
    <w:rsid w:val="000B23A1"/>
    <w:rsid w:val="000B43EF"/>
    <w:rsid w:val="000B7EC9"/>
    <w:rsid w:val="000C02F4"/>
    <w:rsid w:val="000C342F"/>
    <w:rsid w:val="000C5C9E"/>
    <w:rsid w:val="000D53F3"/>
    <w:rsid w:val="000E229E"/>
    <w:rsid w:val="000E4478"/>
    <w:rsid w:val="000E5754"/>
    <w:rsid w:val="000E66AE"/>
    <w:rsid w:val="000E6734"/>
    <w:rsid w:val="000E7B5C"/>
    <w:rsid w:val="000F34D9"/>
    <w:rsid w:val="000F5F1E"/>
    <w:rsid w:val="000F67E2"/>
    <w:rsid w:val="0010374E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46D3"/>
    <w:rsid w:val="00125E1B"/>
    <w:rsid w:val="0013156D"/>
    <w:rsid w:val="00132610"/>
    <w:rsid w:val="001344C7"/>
    <w:rsid w:val="00135370"/>
    <w:rsid w:val="00135ADF"/>
    <w:rsid w:val="00140A25"/>
    <w:rsid w:val="00144020"/>
    <w:rsid w:val="0015150B"/>
    <w:rsid w:val="00152188"/>
    <w:rsid w:val="00152334"/>
    <w:rsid w:val="00153BF3"/>
    <w:rsid w:val="001542E9"/>
    <w:rsid w:val="00154CC5"/>
    <w:rsid w:val="00154DB9"/>
    <w:rsid w:val="00155454"/>
    <w:rsid w:val="001600EC"/>
    <w:rsid w:val="00164471"/>
    <w:rsid w:val="00165DF9"/>
    <w:rsid w:val="00166472"/>
    <w:rsid w:val="0017081B"/>
    <w:rsid w:val="00170D14"/>
    <w:rsid w:val="001720B5"/>
    <w:rsid w:val="00172B1E"/>
    <w:rsid w:val="0017411E"/>
    <w:rsid w:val="001756EF"/>
    <w:rsid w:val="00176101"/>
    <w:rsid w:val="00177098"/>
    <w:rsid w:val="0018112C"/>
    <w:rsid w:val="0018134C"/>
    <w:rsid w:val="0018144E"/>
    <w:rsid w:val="00183A23"/>
    <w:rsid w:val="001848B8"/>
    <w:rsid w:val="001861C8"/>
    <w:rsid w:val="00187B9E"/>
    <w:rsid w:val="00187D31"/>
    <w:rsid w:val="0019179C"/>
    <w:rsid w:val="00192B7F"/>
    <w:rsid w:val="0019315A"/>
    <w:rsid w:val="00193D4B"/>
    <w:rsid w:val="0019679F"/>
    <w:rsid w:val="0019707D"/>
    <w:rsid w:val="001979D5"/>
    <w:rsid w:val="00197E0C"/>
    <w:rsid w:val="001A0CD8"/>
    <w:rsid w:val="001A0DB6"/>
    <w:rsid w:val="001A0ED9"/>
    <w:rsid w:val="001A1E43"/>
    <w:rsid w:val="001A3801"/>
    <w:rsid w:val="001A3A98"/>
    <w:rsid w:val="001A531C"/>
    <w:rsid w:val="001A5EBA"/>
    <w:rsid w:val="001A7375"/>
    <w:rsid w:val="001B0E74"/>
    <w:rsid w:val="001B1E79"/>
    <w:rsid w:val="001B2858"/>
    <w:rsid w:val="001B328A"/>
    <w:rsid w:val="001B39A6"/>
    <w:rsid w:val="001B7355"/>
    <w:rsid w:val="001C28E3"/>
    <w:rsid w:val="001C39FC"/>
    <w:rsid w:val="001C4AAC"/>
    <w:rsid w:val="001C4C82"/>
    <w:rsid w:val="001D3D30"/>
    <w:rsid w:val="001D4411"/>
    <w:rsid w:val="001E5863"/>
    <w:rsid w:val="001E6EFA"/>
    <w:rsid w:val="001F1A8D"/>
    <w:rsid w:val="00201059"/>
    <w:rsid w:val="0020295F"/>
    <w:rsid w:val="0020335B"/>
    <w:rsid w:val="00204EE0"/>
    <w:rsid w:val="00206E1A"/>
    <w:rsid w:val="00214994"/>
    <w:rsid w:val="002202C1"/>
    <w:rsid w:val="00220C2E"/>
    <w:rsid w:val="00222498"/>
    <w:rsid w:val="0022330E"/>
    <w:rsid w:val="0022453D"/>
    <w:rsid w:val="0022582F"/>
    <w:rsid w:val="00226A4E"/>
    <w:rsid w:val="00226FF6"/>
    <w:rsid w:val="00230AD7"/>
    <w:rsid w:val="00231384"/>
    <w:rsid w:val="00232747"/>
    <w:rsid w:val="00233748"/>
    <w:rsid w:val="00234310"/>
    <w:rsid w:val="00234585"/>
    <w:rsid w:val="00245210"/>
    <w:rsid w:val="00252170"/>
    <w:rsid w:val="002527A6"/>
    <w:rsid w:val="00253562"/>
    <w:rsid w:val="00253A61"/>
    <w:rsid w:val="002569E0"/>
    <w:rsid w:val="002575D2"/>
    <w:rsid w:val="00262D7C"/>
    <w:rsid w:val="00263D28"/>
    <w:rsid w:val="00263ED9"/>
    <w:rsid w:val="00263EFA"/>
    <w:rsid w:val="0026400F"/>
    <w:rsid w:val="0027157E"/>
    <w:rsid w:val="002717E1"/>
    <w:rsid w:val="0027359B"/>
    <w:rsid w:val="002759F6"/>
    <w:rsid w:val="00275BD0"/>
    <w:rsid w:val="002778E0"/>
    <w:rsid w:val="0028102C"/>
    <w:rsid w:val="00281D4B"/>
    <w:rsid w:val="00283ABB"/>
    <w:rsid w:val="00286CB9"/>
    <w:rsid w:val="00286FA6"/>
    <w:rsid w:val="00287495"/>
    <w:rsid w:val="00290AC5"/>
    <w:rsid w:val="00291A90"/>
    <w:rsid w:val="00294BD2"/>
    <w:rsid w:val="0029532D"/>
    <w:rsid w:val="00295FB1"/>
    <w:rsid w:val="002961EE"/>
    <w:rsid w:val="00297177"/>
    <w:rsid w:val="002A1C58"/>
    <w:rsid w:val="002A2756"/>
    <w:rsid w:val="002A37AF"/>
    <w:rsid w:val="002A6F2E"/>
    <w:rsid w:val="002B6547"/>
    <w:rsid w:val="002B7C41"/>
    <w:rsid w:val="002C62AC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63DE"/>
    <w:rsid w:val="002E73E2"/>
    <w:rsid w:val="002E7F95"/>
    <w:rsid w:val="002F02B4"/>
    <w:rsid w:val="002F1529"/>
    <w:rsid w:val="002F3208"/>
    <w:rsid w:val="002F6258"/>
    <w:rsid w:val="002F6943"/>
    <w:rsid w:val="002F71E1"/>
    <w:rsid w:val="003022B0"/>
    <w:rsid w:val="003029FA"/>
    <w:rsid w:val="00304F23"/>
    <w:rsid w:val="003055DC"/>
    <w:rsid w:val="00305DD2"/>
    <w:rsid w:val="00310682"/>
    <w:rsid w:val="00316516"/>
    <w:rsid w:val="003176FD"/>
    <w:rsid w:val="00321967"/>
    <w:rsid w:val="00323750"/>
    <w:rsid w:val="00324F08"/>
    <w:rsid w:val="00325320"/>
    <w:rsid w:val="0032617C"/>
    <w:rsid w:val="00326216"/>
    <w:rsid w:val="0032706E"/>
    <w:rsid w:val="00330B9B"/>
    <w:rsid w:val="00330DAF"/>
    <w:rsid w:val="00334C3F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3E08"/>
    <w:rsid w:val="00367248"/>
    <w:rsid w:val="00371815"/>
    <w:rsid w:val="00382CA7"/>
    <w:rsid w:val="003835D6"/>
    <w:rsid w:val="003856CF"/>
    <w:rsid w:val="00385A2D"/>
    <w:rsid w:val="003864F7"/>
    <w:rsid w:val="0038782B"/>
    <w:rsid w:val="003910BD"/>
    <w:rsid w:val="00391873"/>
    <w:rsid w:val="00392BA0"/>
    <w:rsid w:val="00395AEC"/>
    <w:rsid w:val="003A0D3A"/>
    <w:rsid w:val="003A42A2"/>
    <w:rsid w:val="003A4BBE"/>
    <w:rsid w:val="003A5488"/>
    <w:rsid w:val="003B0CE7"/>
    <w:rsid w:val="003B58C5"/>
    <w:rsid w:val="003C1406"/>
    <w:rsid w:val="003C2670"/>
    <w:rsid w:val="003C3450"/>
    <w:rsid w:val="003C3F90"/>
    <w:rsid w:val="003C4436"/>
    <w:rsid w:val="003D0942"/>
    <w:rsid w:val="003D0BAF"/>
    <w:rsid w:val="003D0BF0"/>
    <w:rsid w:val="003D0C0F"/>
    <w:rsid w:val="003D0F18"/>
    <w:rsid w:val="003D3C45"/>
    <w:rsid w:val="003D4CF5"/>
    <w:rsid w:val="003E0C11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B70"/>
    <w:rsid w:val="00401082"/>
    <w:rsid w:val="004028D6"/>
    <w:rsid w:val="0040302D"/>
    <w:rsid w:val="004111F3"/>
    <w:rsid w:val="0041208F"/>
    <w:rsid w:val="0041459A"/>
    <w:rsid w:val="004170A9"/>
    <w:rsid w:val="0042006C"/>
    <w:rsid w:val="00420939"/>
    <w:rsid w:val="00420EAE"/>
    <w:rsid w:val="004220BD"/>
    <w:rsid w:val="00422CAC"/>
    <w:rsid w:val="00423E84"/>
    <w:rsid w:val="004249FF"/>
    <w:rsid w:val="004272A9"/>
    <w:rsid w:val="00427568"/>
    <w:rsid w:val="004306C1"/>
    <w:rsid w:val="00430B98"/>
    <w:rsid w:val="004326BF"/>
    <w:rsid w:val="00433D65"/>
    <w:rsid w:val="0043463A"/>
    <w:rsid w:val="00434C29"/>
    <w:rsid w:val="00435C58"/>
    <w:rsid w:val="00441012"/>
    <w:rsid w:val="00445726"/>
    <w:rsid w:val="00446E32"/>
    <w:rsid w:val="00447150"/>
    <w:rsid w:val="00447C83"/>
    <w:rsid w:val="00447DE3"/>
    <w:rsid w:val="00452DF9"/>
    <w:rsid w:val="004561EC"/>
    <w:rsid w:val="00456491"/>
    <w:rsid w:val="00460392"/>
    <w:rsid w:val="00462286"/>
    <w:rsid w:val="004628DA"/>
    <w:rsid w:val="00464671"/>
    <w:rsid w:val="00465269"/>
    <w:rsid w:val="00465A32"/>
    <w:rsid w:val="0046681A"/>
    <w:rsid w:val="00467065"/>
    <w:rsid w:val="004674DC"/>
    <w:rsid w:val="00467A92"/>
    <w:rsid w:val="00471DE8"/>
    <w:rsid w:val="0048188A"/>
    <w:rsid w:val="00483EA2"/>
    <w:rsid w:val="00483EB9"/>
    <w:rsid w:val="00484AA0"/>
    <w:rsid w:val="004850CB"/>
    <w:rsid w:val="00492967"/>
    <w:rsid w:val="00493361"/>
    <w:rsid w:val="00494394"/>
    <w:rsid w:val="00494811"/>
    <w:rsid w:val="00497595"/>
    <w:rsid w:val="004A08C7"/>
    <w:rsid w:val="004A3056"/>
    <w:rsid w:val="004A5100"/>
    <w:rsid w:val="004A5322"/>
    <w:rsid w:val="004A5DBF"/>
    <w:rsid w:val="004B0834"/>
    <w:rsid w:val="004B1ED1"/>
    <w:rsid w:val="004B280E"/>
    <w:rsid w:val="004B297C"/>
    <w:rsid w:val="004B2CA9"/>
    <w:rsid w:val="004B3269"/>
    <w:rsid w:val="004B47EF"/>
    <w:rsid w:val="004C0D7C"/>
    <w:rsid w:val="004C0E33"/>
    <w:rsid w:val="004C1B66"/>
    <w:rsid w:val="004C37B3"/>
    <w:rsid w:val="004C3919"/>
    <w:rsid w:val="004C4EEA"/>
    <w:rsid w:val="004C67D7"/>
    <w:rsid w:val="004D63BF"/>
    <w:rsid w:val="004D63D0"/>
    <w:rsid w:val="004E0E93"/>
    <w:rsid w:val="004E1865"/>
    <w:rsid w:val="004E2773"/>
    <w:rsid w:val="004E3ED0"/>
    <w:rsid w:val="004E4C18"/>
    <w:rsid w:val="004E5AB1"/>
    <w:rsid w:val="004F243C"/>
    <w:rsid w:val="004F5A20"/>
    <w:rsid w:val="00501588"/>
    <w:rsid w:val="0050508C"/>
    <w:rsid w:val="00512051"/>
    <w:rsid w:val="00520C13"/>
    <w:rsid w:val="005231D1"/>
    <w:rsid w:val="00531590"/>
    <w:rsid w:val="0053480E"/>
    <w:rsid w:val="00536BA9"/>
    <w:rsid w:val="00537FB7"/>
    <w:rsid w:val="00544FE7"/>
    <w:rsid w:val="0054589A"/>
    <w:rsid w:val="00545A5D"/>
    <w:rsid w:val="005476F1"/>
    <w:rsid w:val="00547E89"/>
    <w:rsid w:val="005519A5"/>
    <w:rsid w:val="00552325"/>
    <w:rsid w:val="00554794"/>
    <w:rsid w:val="00554E1B"/>
    <w:rsid w:val="00556506"/>
    <w:rsid w:val="00556864"/>
    <w:rsid w:val="00557EBD"/>
    <w:rsid w:val="00561DB1"/>
    <w:rsid w:val="00564079"/>
    <w:rsid w:val="005663C1"/>
    <w:rsid w:val="00570A0D"/>
    <w:rsid w:val="00570B9C"/>
    <w:rsid w:val="005716B9"/>
    <w:rsid w:val="00572B29"/>
    <w:rsid w:val="00573674"/>
    <w:rsid w:val="00574D60"/>
    <w:rsid w:val="00575582"/>
    <w:rsid w:val="005756EA"/>
    <w:rsid w:val="0057718C"/>
    <w:rsid w:val="00581F8E"/>
    <w:rsid w:val="005821F1"/>
    <w:rsid w:val="00585D41"/>
    <w:rsid w:val="0059124A"/>
    <w:rsid w:val="00591D7F"/>
    <w:rsid w:val="00593844"/>
    <w:rsid w:val="00593D0D"/>
    <w:rsid w:val="005A0B91"/>
    <w:rsid w:val="005A270F"/>
    <w:rsid w:val="005A38AB"/>
    <w:rsid w:val="005A3FA8"/>
    <w:rsid w:val="005A5AED"/>
    <w:rsid w:val="005A65AF"/>
    <w:rsid w:val="005A718A"/>
    <w:rsid w:val="005B035D"/>
    <w:rsid w:val="005B2224"/>
    <w:rsid w:val="005B3471"/>
    <w:rsid w:val="005B5624"/>
    <w:rsid w:val="005B57D8"/>
    <w:rsid w:val="005C1340"/>
    <w:rsid w:val="005C2F66"/>
    <w:rsid w:val="005C4788"/>
    <w:rsid w:val="005C6124"/>
    <w:rsid w:val="005C6829"/>
    <w:rsid w:val="005C7689"/>
    <w:rsid w:val="005D0271"/>
    <w:rsid w:val="005D1BD6"/>
    <w:rsid w:val="005D2846"/>
    <w:rsid w:val="005D732C"/>
    <w:rsid w:val="005E0D1E"/>
    <w:rsid w:val="005E1AEA"/>
    <w:rsid w:val="005E54F3"/>
    <w:rsid w:val="005E6986"/>
    <w:rsid w:val="005E6C47"/>
    <w:rsid w:val="005E7B05"/>
    <w:rsid w:val="005F223E"/>
    <w:rsid w:val="005F4C75"/>
    <w:rsid w:val="005F67F8"/>
    <w:rsid w:val="005F6813"/>
    <w:rsid w:val="005F69B4"/>
    <w:rsid w:val="00601627"/>
    <w:rsid w:val="00601F7B"/>
    <w:rsid w:val="00603EBF"/>
    <w:rsid w:val="00605018"/>
    <w:rsid w:val="00606FFB"/>
    <w:rsid w:val="00610BAD"/>
    <w:rsid w:val="00611A78"/>
    <w:rsid w:val="00611BE0"/>
    <w:rsid w:val="00611EBD"/>
    <w:rsid w:val="006134EF"/>
    <w:rsid w:val="006142A4"/>
    <w:rsid w:val="00616AD5"/>
    <w:rsid w:val="00622E87"/>
    <w:rsid w:val="00622ECF"/>
    <w:rsid w:val="00624BC6"/>
    <w:rsid w:val="00625E14"/>
    <w:rsid w:val="006304BA"/>
    <w:rsid w:val="00632533"/>
    <w:rsid w:val="00634B29"/>
    <w:rsid w:val="00636949"/>
    <w:rsid w:val="0063750C"/>
    <w:rsid w:val="00637DBA"/>
    <w:rsid w:val="00641724"/>
    <w:rsid w:val="00642C14"/>
    <w:rsid w:val="006508F6"/>
    <w:rsid w:val="00650BE7"/>
    <w:rsid w:val="006567F4"/>
    <w:rsid w:val="00660AB0"/>
    <w:rsid w:val="00661616"/>
    <w:rsid w:val="006620A5"/>
    <w:rsid w:val="00662EB2"/>
    <w:rsid w:val="0066777E"/>
    <w:rsid w:val="00667BEE"/>
    <w:rsid w:val="00676E4C"/>
    <w:rsid w:val="0068032A"/>
    <w:rsid w:val="00680637"/>
    <w:rsid w:val="00683768"/>
    <w:rsid w:val="00687FD3"/>
    <w:rsid w:val="006929F8"/>
    <w:rsid w:val="0069614D"/>
    <w:rsid w:val="0069631A"/>
    <w:rsid w:val="006963BB"/>
    <w:rsid w:val="00696532"/>
    <w:rsid w:val="00697778"/>
    <w:rsid w:val="006A2CB5"/>
    <w:rsid w:val="006A2F1E"/>
    <w:rsid w:val="006A4670"/>
    <w:rsid w:val="006A46BE"/>
    <w:rsid w:val="006A5C90"/>
    <w:rsid w:val="006A6255"/>
    <w:rsid w:val="006A62BE"/>
    <w:rsid w:val="006B74C9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E0D8A"/>
    <w:rsid w:val="006E349A"/>
    <w:rsid w:val="006E364C"/>
    <w:rsid w:val="006E522E"/>
    <w:rsid w:val="006F0C32"/>
    <w:rsid w:val="006F15E4"/>
    <w:rsid w:val="006F2089"/>
    <w:rsid w:val="006F2104"/>
    <w:rsid w:val="006F6A86"/>
    <w:rsid w:val="006F78B7"/>
    <w:rsid w:val="00700AC7"/>
    <w:rsid w:val="00701A4C"/>
    <w:rsid w:val="0070234C"/>
    <w:rsid w:val="00704DB7"/>
    <w:rsid w:val="00706957"/>
    <w:rsid w:val="007102D9"/>
    <w:rsid w:val="00710F7F"/>
    <w:rsid w:val="0071165C"/>
    <w:rsid w:val="00712B85"/>
    <w:rsid w:val="00713589"/>
    <w:rsid w:val="0072129B"/>
    <w:rsid w:val="0072233E"/>
    <w:rsid w:val="007225B9"/>
    <w:rsid w:val="00724041"/>
    <w:rsid w:val="00724A49"/>
    <w:rsid w:val="00726642"/>
    <w:rsid w:val="0073225A"/>
    <w:rsid w:val="007327CB"/>
    <w:rsid w:val="007344C3"/>
    <w:rsid w:val="00735E3E"/>
    <w:rsid w:val="007433AB"/>
    <w:rsid w:val="0074372D"/>
    <w:rsid w:val="00744682"/>
    <w:rsid w:val="007461BC"/>
    <w:rsid w:val="00746502"/>
    <w:rsid w:val="0074768D"/>
    <w:rsid w:val="00751944"/>
    <w:rsid w:val="0075272B"/>
    <w:rsid w:val="00752A03"/>
    <w:rsid w:val="00753BB9"/>
    <w:rsid w:val="00755B4B"/>
    <w:rsid w:val="00762B91"/>
    <w:rsid w:val="00762D22"/>
    <w:rsid w:val="00763BB1"/>
    <w:rsid w:val="00765D74"/>
    <w:rsid w:val="00770F55"/>
    <w:rsid w:val="00771B79"/>
    <w:rsid w:val="00773C1A"/>
    <w:rsid w:val="007742BC"/>
    <w:rsid w:val="00775854"/>
    <w:rsid w:val="00775BF3"/>
    <w:rsid w:val="00781A6F"/>
    <w:rsid w:val="0078264D"/>
    <w:rsid w:val="007841AD"/>
    <w:rsid w:val="007849B3"/>
    <w:rsid w:val="00785EAC"/>
    <w:rsid w:val="007861CD"/>
    <w:rsid w:val="007878CC"/>
    <w:rsid w:val="00795C1B"/>
    <w:rsid w:val="00796435"/>
    <w:rsid w:val="00796B42"/>
    <w:rsid w:val="007A00A3"/>
    <w:rsid w:val="007A5FAF"/>
    <w:rsid w:val="007A60DE"/>
    <w:rsid w:val="007B12EC"/>
    <w:rsid w:val="007B20A8"/>
    <w:rsid w:val="007B2728"/>
    <w:rsid w:val="007B2A40"/>
    <w:rsid w:val="007B4787"/>
    <w:rsid w:val="007B63B8"/>
    <w:rsid w:val="007B767A"/>
    <w:rsid w:val="007C1838"/>
    <w:rsid w:val="007C38ED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6F5C"/>
    <w:rsid w:val="007D73F7"/>
    <w:rsid w:val="007E0FFE"/>
    <w:rsid w:val="007E3879"/>
    <w:rsid w:val="007E4AB1"/>
    <w:rsid w:val="007E6715"/>
    <w:rsid w:val="007E6FD8"/>
    <w:rsid w:val="007E772F"/>
    <w:rsid w:val="007F1A35"/>
    <w:rsid w:val="007F24DE"/>
    <w:rsid w:val="007F5E43"/>
    <w:rsid w:val="008029A4"/>
    <w:rsid w:val="00802E78"/>
    <w:rsid w:val="0080676C"/>
    <w:rsid w:val="008071D5"/>
    <w:rsid w:val="0081156F"/>
    <w:rsid w:val="00811BC6"/>
    <w:rsid w:val="00813C38"/>
    <w:rsid w:val="00814A7A"/>
    <w:rsid w:val="00814AF9"/>
    <w:rsid w:val="00815E93"/>
    <w:rsid w:val="00821AB2"/>
    <w:rsid w:val="008242B6"/>
    <w:rsid w:val="00826B8C"/>
    <w:rsid w:val="00826CCF"/>
    <w:rsid w:val="008275F4"/>
    <w:rsid w:val="00837A08"/>
    <w:rsid w:val="00840CAD"/>
    <w:rsid w:val="00843AC4"/>
    <w:rsid w:val="00845472"/>
    <w:rsid w:val="008469ED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C2D"/>
    <w:rsid w:val="0086630B"/>
    <w:rsid w:val="00866908"/>
    <w:rsid w:val="00870847"/>
    <w:rsid w:val="00870BC7"/>
    <w:rsid w:val="00871B47"/>
    <w:rsid w:val="00874923"/>
    <w:rsid w:val="0087546C"/>
    <w:rsid w:val="00876A51"/>
    <w:rsid w:val="00876AEB"/>
    <w:rsid w:val="00876C60"/>
    <w:rsid w:val="00876F96"/>
    <w:rsid w:val="00880346"/>
    <w:rsid w:val="00882EC4"/>
    <w:rsid w:val="00886DD0"/>
    <w:rsid w:val="00887AB5"/>
    <w:rsid w:val="00892B04"/>
    <w:rsid w:val="0089409E"/>
    <w:rsid w:val="00895AE5"/>
    <w:rsid w:val="0089789F"/>
    <w:rsid w:val="008A00B0"/>
    <w:rsid w:val="008A5856"/>
    <w:rsid w:val="008B169F"/>
    <w:rsid w:val="008C0078"/>
    <w:rsid w:val="008C1D7F"/>
    <w:rsid w:val="008C2641"/>
    <w:rsid w:val="008C34C5"/>
    <w:rsid w:val="008C37B8"/>
    <w:rsid w:val="008C5353"/>
    <w:rsid w:val="008C5450"/>
    <w:rsid w:val="008D349B"/>
    <w:rsid w:val="008D3E04"/>
    <w:rsid w:val="008D4A0C"/>
    <w:rsid w:val="008D4E11"/>
    <w:rsid w:val="008D51D1"/>
    <w:rsid w:val="008D7284"/>
    <w:rsid w:val="008E0641"/>
    <w:rsid w:val="008E3101"/>
    <w:rsid w:val="008E6C5F"/>
    <w:rsid w:val="008E6FFE"/>
    <w:rsid w:val="008F3AAB"/>
    <w:rsid w:val="008F4354"/>
    <w:rsid w:val="008F5BDD"/>
    <w:rsid w:val="008F5C4F"/>
    <w:rsid w:val="0090007A"/>
    <w:rsid w:val="00901810"/>
    <w:rsid w:val="00901BB7"/>
    <w:rsid w:val="0090227E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D7B"/>
    <w:rsid w:val="009305E3"/>
    <w:rsid w:val="00931686"/>
    <w:rsid w:val="00933F4C"/>
    <w:rsid w:val="00942459"/>
    <w:rsid w:val="00945974"/>
    <w:rsid w:val="0095069F"/>
    <w:rsid w:val="00952ADA"/>
    <w:rsid w:val="00953500"/>
    <w:rsid w:val="00955596"/>
    <w:rsid w:val="00956641"/>
    <w:rsid w:val="0096456D"/>
    <w:rsid w:val="009647E4"/>
    <w:rsid w:val="00964AF4"/>
    <w:rsid w:val="009713E5"/>
    <w:rsid w:val="00973017"/>
    <w:rsid w:val="00973C31"/>
    <w:rsid w:val="0097426D"/>
    <w:rsid w:val="009756A6"/>
    <w:rsid w:val="0097604B"/>
    <w:rsid w:val="00981392"/>
    <w:rsid w:val="009834BF"/>
    <w:rsid w:val="00983524"/>
    <w:rsid w:val="00987527"/>
    <w:rsid w:val="00987A0E"/>
    <w:rsid w:val="00990C35"/>
    <w:rsid w:val="00991C44"/>
    <w:rsid w:val="00992913"/>
    <w:rsid w:val="00994B0B"/>
    <w:rsid w:val="00996605"/>
    <w:rsid w:val="009A1505"/>
    <w:rsid w:val="009A38DC"/>
    <w:rsid w:val="009A5A28"/>
    <w:rsid w:val="009A6814"/>
    <w:rsid w:val="009A6A8D"/>
    <w:rsid w:val="009B0058"/>
    <w:rsid w:val="009B3FD4"/>
    <w:rsid w:val="009B7FED"/>
    <w:rsid w:val="009C1791"/>
    <w:rsid w:val="009C1947"/>
    <w:rsid w:val="009C564F"/>
    <w:rsid w:val="009C67BA"/>
    <w:rsid w:val="009D0715"/>
    <w:rsid w:val="009D0900"/>
    <w:rsid w:val="009D13FF"/>
    <w:rsid w:val="009D2F16"/>
    <w:rsid w:val="009D3E3B"/>
    <w:rsid w:val="009D3EB4"/>
    <w:rsid w:val="009D45AE"/>
    <w:rsid w:val="009D5A05"/>
    <w:rsid w:val="009D5AE8"/>
    <w:rsid w:val="009D640F"/>
    <w:rsid w:val="009E22CC"/>
    <w:rsid w:val="009E2BD8"/>
    <w:rsid w:val="009E45A3"/>
    <w:rsid w:val="009E46A7"/>
    <w:rsid w:val="009E643D"/>
    <w:rsid w:val="009F37E8"/>
    <w:rsid w:val="009F3F3E"/>
    <w:rsid w:val="009F50A1"/>
    <w:rsid w:val="00A00208"/>
    <w:rsid w:val="00A1329A"/>
    <w:rsid w:val="00A144E8"/>
    <w:rsid w:val="00A16DEB"/>
    <w:rsid w:val="00A20149"/>
    <w:rsid w:val="00A20A22"/>
    <w:rsid w:val="00A20EFE"/>
    <w:rsid w:val="00A232FC"/>
    <w:rsid w:val="00A268BD"/>
    <w:rsid w:val="00A27076"/>
    <w:rsid w:val="00A275A8"/>
    <w:rsid w:val="00A276A1"/>
    <w:rsid w:val="00A32EC7"/>
    <w:rsid w:val="00A3794A"/>
    <w:rsid w:val="00A408A9"/>
    <w:rsid w:val="00A42741"/>
    <w:rsid w:val="00A45075"/>
    <w:rsid w:val="00A45AC2"/>
    <w:rsid w:val="00A46837"/>
    <w:rsid w:val="00A469EE"/>
    <w:rsid w:val="00A52DD5"/>
    <w:rsid w:val="00A52E49"/>
    <w:rsid w:val="00A60902"/>
    <w:rsid w:val="00A67EC9"/>
    <w:rsid w:val="00A71F79"/>
    <w:rsid w:val="00A73826"/>
    <w:rsid w:val="00A75864"/>
    <w:rsid w:val="00A76068"/>
    <w:rsid w:val="00A76489"/>
    <w:rsid w:val="00A80BFC"/>
    <w:rsid w:val="00A812F9"/>
    <w:rsid w:val="00A85884"/>
    <w:rsid w:val="00A86A8E"/>
    <w:rsid w:val="00A8783D"/>
    <w:rsid w:val="00A87E1E"/>
    <w:rsid w:val="00A9517C"/>
    <w:rsid w:val="00AA0DF5"/>
    <w:rsid w:val="00AA21D6"/>
    <w:rsid w:val="00AA243D"/>
    <w:rsid w:val="00AA3306"/>
    <w:rsid w:val="00AA38DD"/>
    <w:rsid w:val="00AA4036"/>
    <w:rsid w:val="00AA5281"/>
    <w:rsid w:val="00AA6661"/>
    <w:rsid w:val="00AA725F"/>
    <w:rsid w:val="00AB2026"/>
    <w:rsid w:val="00AB29C9"/>
    <w:rsid w:val="00AB33FD"/>
    <w:rsid w:val="00AB639A"/>
    <w:rsid w:val="00AC5E76"/>
    <w:rsid w:val="00AD35CB"/>
    <w:rsid w:val="00AD54FD"/>
    <w:rsid w:val="00AD6D54"/>
    <w:rsid w:val="00AD7326"/>
    <w:rsid w:val="00AD760B"/>
    <w:rsid w:val="00AE0329"/>
    <w:rsid w:val="00AE11B4"/>
    <w:rsid w:val="00AE11DD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D60"/>
    <w:rsid w:val="00B10E18"/>
    <w:rsid w:val="00B10E9F"/>
    <w:rsid w:val="00B111BB"/>
    <w:rsid w:val="00B14A2D"/>
    <w:rsid w:val="00B15126"/>
    <w:rsid w:val="00B15608"/>
    <w:rsid w:val="00B15758"/>
    <w:rsid w:val="00B172CA"/>
    <w:rsid w:val="00B2404E"/>
    <w:rsid w:val="00B25CA8"/>
    <w:rsid w:val="00B25CC8"/>
    <w:rsid w:val="00B269D9"/>
    <w:rsid w:val="00B27146"/>
    <w:rsid w:val="00B30040"/>
    <w:rsid w:val="00B303BA"/>
    <w:rsid w:val="00B3040C"/>
    <w:rsid w:val="00B35961"/>
    <w:rsid w:val="00B50AA0"/>
    <w:rsid w:val="00B51BF2"/>
    <w:rsid w:val="00B52537"/>
    <w:rsid w:val="00B56558"/>
    <w:rsid w:val="00B65E6A"/>
    <w:rsid w:val="00B66817"/>
    <w:rsid w:val="00B67081"/>
    <w:rsid w:val="00B673EC"/>
    <w:rsid w:val="00B703B6"/>
    <w:rsid w:val="00B70478"/>
    <w:rsid w:val="00B71D3E"/>
    <w:rsid w:val="00B721AA"/>
    <w:rsid w:val="00B7317B"/>
    <w:rsid w:val="00B73E50"/>
    <w:rsid w:val="00B8009E"/>
    <w:rsid w:val="00B803EF"/>
    <w:rsid w:val="00B839D3"/>
    <w:rsid w:val="00B92C23"/>
    <w:rsid w:val="00B936B1"/>
    <w:rsid w:val="00B95632"/>
    <w:rsid w:val="00BA0474"/>
    <w:rsid w:val="00BA36CE"/>
    <w:rsid w:val="00BA3806"/>
    <w:rsid w:val="00BA5BAA"/>
    <w:rsid w:val="00BA79F5"/>
    <w:rsid w:val="00BA7E56"/>
    <w:rsid w:val="00BB001F"/>
    <w:rsid w:val="00BB1639"/>
    <w:rsid w:val="00BB32EE"/>
    <w:rsid w:val="00BC2CD3"/>
    <w:rsid w:val="00BC39C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43CA"/>
    <w:rsid w:val="00BF0229"/>
    <w:rsid w:val="00BF0B6D"/>
    <w:rsid w:val="00BF2B94"/>
    <w:rsid w:val="00BF3B25"/>
    <w:rsid w:val="00BF3DD1"/>
    <w:rsid w:val="00C06816"/>
    <w:rsid w:val="00C118DC"/>
    <w:rsid w:val="00C11EDF"/>
    <w:rsid w:val="00C158D7"/>
    <w:rsid w:val="00C15E01"/>
    <w:rsid w:val="00C21D9A"/>
    <w:rsid w:val="00C22E90"/>
    <w:rsid w:val="00C277B8"/>
    <w:rsid w:val="00C31184"/>
    <w:rsid w:val="00C3383D"/>
    <w:rsid w:val="00C3484C"/>
    <w:rsid w:val="00C35D7C"/>
    <w:rsid w:val="00C3785F"/>
    <w:rsid w:val="00C4021B"/>
    <w:rsid w:val="00C43657"/>
    <w:rsid w:val="00C4515F"/>
    <w:rsid w:val="00C556CF"/>
    <w:rsid w:val="00C55934"/>
    <w:rsid w:val="00C57B15"/>
    <w:rsid w:val="00C61EF8"/>
    <w:rsid w:val="00C6431F"/>
    <w:rsid w:val="00C660BC"/>
    <w:rsid w:val="00C66378"/>
    <w:rsid w:val="00C717FD"/>
    <w:rsid w:val="00C72701"/>
    <w:rsid w:val="00C72CF9"/>
    <w:rsid w:val="00C73B1F"/>
    <w:rsid w:val="00C80077"/>
    <w:rsid w:val="00C82CD9"/>
    <w:rsid w:val="00C83ECA"/>
    <w:rsid w:val="00C84AB8"/>
    <w:rsid w:val="00C84F85"/>
    <w:rsid w:val="00C85C72"/>
    <w:rsid w:val="00C90436"/>
    <w:rsid w:val="00C92317"/>
    <w:rsid w:val="00C92A5E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5098"/>
    <w:rsid w:val="00CB61A8"/>
    <w:rsid w:val="00CB7EBA"/>
    <w:rsid w:val="00CC1249"/>
    <w:rsid w:val="00CC2B80"/>
    <w:rsid w:val="00CC51C7"/>
    <w:rsid w:val="00CC526C"/>
    <w:rsid w:val="00CC5E71"/>
    <w:rsid w:val="00CC61C8"/>
    <w:rsid w:val="00CC6815"/>
    <w:rsid w:val="00CD1703"/>
    <w:rsid w:val="00CD1E99"/>
    <w:rsid w:val="00CD4920"/>
    <w:rsid w:val="00CD6202"/>
    <w:rsid w:val="00CE0DE3"/>
    <w:rsid w:val="00CE0FF2"/>
    <w:rsid w:val="00CE186E"/>
    <w:rsid w:val="00CE1E36"/>
    <w:rsid w:val="00CE371B"/>
    <w:rsid w:val="00CE5B84"/>
    <w:rsid w:val="00CE5EEF"/>
    <w:rsid w:val="00CF2026"/>
    <w:rsid w:val="00CF381E"/>
    <w:rsid w:val="00CF3CCF"/>
    <w:rsid w:val="00CF7446"/>
    <w:rsid w:val="00D02C18"/>
    <w:rsid w:val="00D05944"/>
    <w:rsid w:val="00D0643C"/>
    <w:rsid w:val="00D0684D"/>
    <w:rsid w:val="00D1087B"/>
    <w:rsid w:val="00D122E6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E4"/>
    <w:rsid w:val="00D72748"/>
    <w:rsid w:val="00D76776"/>
    <w:rsid w:val="00D83496"/>
    <w:rsid w:val="00D84735"/>
    <w:rsid w:val="00D865ED"/>
    <w:rsid w:val="00D92FDF"/>
    <w:rsid w:val="00D97C22"/>
    <w:rsid w:val="00DA3F84"/>
    <w:rsid w:val="00DA4319"/>
    <w:rsid w:val="00DA5322"/>
    <w:rsid w:val="00DA7829"/>
    <w:rsid w:val="00DB1008"/>
    <w:rsid w:val="00DC257A"/>
    <w:rsid w:val="00DC32CC"/>
    <w:rsid w:val="00DC54B5"/>
    <w:rsid w:val="00DC733D"/>
    <w:rsid w:val="00DC7427"/>
    <w:rsid w:val="00DD2B21"/>
    <w:rsid w:val="00DD2FAC"/>
    <w:rsid w:val="00DD32AC"/>
    <w:rsid w:val="00DD3D4A"/>
    <w:rsid w:val="00DD4A31"/>
    <w:rsid w:val="00DD6AC5"/>
    <w:rsid w:val="00DD75EB"/>
    <w:rsid w:val="00DE3438"/>
    <w:rsid w:val="00DE3AFD"/>
    <w:rsid w:val="00DE3C5C"/>
    <w:rsid w:val="00DE5438"/>
    <w:rsid w:val="00DE56A2"/>
    <w:rsid w:val="00DE6EFB"/>
    <w:rsid w:val="00DF2FC6"/>
    <w:rsid w:val="00DF7A89"/>
    <w:rsid w:val="00E038EA"/>
    <w:rsid w:val="00E0516D"/>
    <w:rsid w:val="00E05D51"/>
    <w:rsid w:val="00E104D4"/>
    <w:rsid w:val="00E11EF3"/>
    <w:rsid w:val="00E1206C"/>
    <w:rsid w:val="00E16031"/>
    <w:rsid w:val="00E16135"/>
    <w:rsid w:val="00E1660F"/>
    <w:rsid w:val="00E16F54"/>
    <w:rsid w:val="00E17CA8"/>
    <w:rsid w:val="00E204E1"/>
    <w:rsid w:val="00E212CE"/>
    <w:rsid w:val="00E21F67"/>
    <w:rsid w:val="00E252BF"/>
    <w:rsid w:val="00E26BFC"/>
    <w:rsid w:val="00E27218"/>
    <w:rsid w:val="00E27A84"/>
    <w:rsid w:val="00E30AA3"/>
    <w:rsid w:val="00E34F5C"/>
    <w:rsid w:val="00E35532"/>
    <w:rsid w:val="00E357B6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359A"/>
    <w:rsid w:val="00E54CC9"/>
    <w:rsid w:val="00E55880"/>
    <w:rsid w:val="00E61588"/>
    <w:rsid w:val="00E62FE2"/>
    <w:rsid w:val="00E71E5A"/>
    <w:rsid w:val="00E764B4"/>
    <w:rsid w:val="00E77526"/>
    <w:rsid w:val="00E8047F"/>
    <w:rsid w:val="00E8153E"/>
    <w:rsid w:val="00E83517"/>
    <w:rsid w:val="00E861AE"/>
    <w:rsid w:val="00E87DB9"/>
    <w:rsid w:val="00E93CCB"/>
    <w:rsid w:val="00E94186"/>
    <w:rsid w:val="00E94E38"/>
    <w:rsid w:val="00EA44A9"/>
    <w:rsid w:val="00EA567E"/>
    <w:rsid w:val="00EA6B16"/>
    <w:rsid w:val="00EA72F6"/>
    <w:rsid w:val="00EA750E"/>
    <w:rsid w:val="00EB227D"/>
    <w:rsid w:val="00EB3173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3D2A"/>
    <w:rsid w:val="00ED6FDB"/>
    <w:rsid w:val="00EE0624"/>
    <w:rsid w:val="00EE12C4"/>
    <w:rsid w:val="00EE18EF"/>
    <w:rsid w:val="00EE498D"/>
    <w:rsid w:val="00EF025C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4F8"/>
    <w:rsid w:val="00F07CE0"/>
    <w:rsid w:val="00F1529A"/>
    <w:rsid w:val="00F15470"/>
    <w:rsid w:val="00F16A1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454E5"/>
    <w:rsid w:val="00F500B2"/>
    <w:rsid w:val="00F51A21"/>
    <w:rsid w:val="00F52875"/>
    <w:rsid w:val="00F5413C"/>
    <w:rsid w:val="00F5459D"/>
    <w:rsid w:val="00F608CC"/>
    <w:rsid w:val="00F608D8"/>
    <w:rsid w:val="00F61482"/>
    <w:rsid w:val="00F63982"/>
    <w:rsid w:val="00F65DC7"/>
    <w:rsid w:val="00F741CF"/>
    <w:rsid w:val="00F758F4"/>
    <w:rsid w:val="00F768EB"/>
    <w:rsid w:val="00F81ABA"/>
    <w:rsid w:val="00F81F9F"/>
    <w:rsid w:val="00F82250"/>
    <w:rsid w:val="00F851F4"/>
    <w:rsid w:val="00F874D7"/>
    <w:rsid w:val="00F87F18"/>
    <w:rsid w:val="00FA0459"/>
    <w:rsid w:val="00FA099A"/>
    <w:rsid w:val="00FA0F53"/>
    <w:rsid w:val="00FA4D95"/>
    <w:rsid w:val="00FA520B"/>
    <w:rsid w:val="00FA7982"/>
    <w:rsid w:val="00FB16DD"/>
    <w:rsid w:val="00FB31B7"/>
    <w:rsid w:val="00FB4C41"/>
    <w:rsid w:val="00FB7FDE"/>
    <w:rsid w:val="00FC048B"/>
    <w:rsid w:val="00FC1439"/>
    <w:rsid w:val="00FC4AAC"/>
    <w:rsid w:val="00FC59C1"/>
    <w:rsid w:val="00FC7501"/>
    <w:rsid w:val="00FD12BB"/>
    <w:rsid w:val="00FD3ECA"/>
    <w:rsid w:val="00FD4F75"/>
    <w:rsid w:val="00FD542C"/>
    <w:rsid w:val="00FE1DA7"/>
    <w:rsid w:val="00FE47C2"/>
    <w:rsid w:val="00FE53E2"/>
    <w:rsid w:val="00FE543B"/>
    <w:rsid w:val="00FE5A46"/>
    <w:rsid w:val="00FE672D"/>
    <w:rsid w:val="00FE7C22"/>
    <w:rsid w:val="00FF1849"/>
    <w:rsid w:val="00FF2EC1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1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22</Pages>
  <Words>5692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21</cp:revision>
  <cp:lastPrinted>2018-01-15T07:22:00Z</cp:lastPrinted>
  <dcterms:created xsi:type="dcterms:W3CDTF">2018-11-01T11:00:00Z</dcterms:created>
  <dcterms:modified xsi:type="dcterms:W3CDTF">2018-12-10T05:38:00Z</dcterms:modified>
</cp:coreProperties>
</file>